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3DC39" w14:textId="0387C59C" w:rsidR="00BC65F6" w:rsidRPr="00314569" w:rsidRDefault="00BC65F6" w:rsidP="00BC65F6">
      <w:pPr>
        <w:tabs>
          <w:tab w:val="right" w:pos="9072"/>
        </w:tabs>
        <w:spacing w:after="0"/>
        <w:jc w:val="both"/>
        <w:rPr>
          <w:rFonts w:ascii="Arial" w:eastAsia="等线" w:hAnsi="Arial"/>
          <w:b/>
          <w:i/>
          <w:sz w:val="24"/>
          <w:szCs w:val="24"/>
          <w:lang w:eastAsia="zh-CN"/>
        </w:rPr>
      </w:pPr>
      <w:r w:rsidRPr="00E75D00">
        <w:rPr>
          <w:rFonts w:ascii="Arial" w:eastAsia="Times New Roman" w:hAnsi="Arial" w:cs="Arial"/>
          <w:b/>
          <w:sz w:val="24"/>
          <w:szCs w:val="24"/>
          <w:lang w:val="en-US"/>
        </w:rPr>
        <w:t xml:space="preserve">3GPP TSG-RAN WG4 Meeting </w:t>
      </w:r>
      <w:r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#9</w:t>
      </w:r>
      <w:r w:rsidR="00D0173F">
        <w:rPr>
          <w:rFonts w:ascii="Arial" w:eastAsia="等线" w:hAnsi="Arial" w:cs="Arial" w:hint="eastAsia"/>
          <w:b/>
          <w:sz w:val="24"/>
          <w:szCs w:val="24"/>
          <w:lang w:val="en-US" w:eastAsia="zh-CN"/>
        </w:rPr>
        <w:t>2</w:t>
      </w:r>
      <w:r w:rsidR="00314569">
        <w:rPr>
          <w:rFonts w:ascii="Arial" w:eastAsia="等线" w:hAnsi="Arial" w:cs="Arial" w:hint="eastAsia"/>
          <w:b/>
          <w:sz w:val="24"/>
          <w:szCs w:val="24"/>
          <w:lang w:val="en-US" w:eastAsia="zh-CN"/>
        </w:rPr>
        <w:t>bis</w:t>
      </w:r>
      <w:r w:rsidRPr="00310CDA">
        <w:rPr>
          <w:rFonts w:ascii="Arial" w:eastAsia="MS Mincho" w:hAnsi="Arial"/>
          <w:b/>
          <w:sz w:val="24"/>
          <w:szCs w:val="24"/>
        </w:rPr>
        <w:tab/>
      </w:r>
      <w:r w:rsidR="008C4F70" w:rsidRPr="008C4F70">
        <w:rPr>
          <w:rFonts w:ascii="Arial" w:hAnsi="Arial"/>
          <w:b/>
          <w:sz w:val="24"/>
          <w:szCs w:val="24"/>
          <w:lang w:eastAsia="zh-CN"/>
        </w:rPr>
        <w:t>R4-1910804</w:t>
      </w:r>
      <w:bookmarkStart w:id="0" w:name="_GoBack"/>
      <w:bookmarkEnd w:id="0"/>
    </w:p>
    <w:p w14:paraId="04644888" w14:textId="341F1C46" w:rsidR="00BC65F6" w:rsidRDefault="00314569" w:rsidP="00BC65F6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6A0FBD">
        <w:rPr>
          <w:rFonts w:ascii="Arial" w:eastAsia="宋体" w:hAnsi="Arial" w:hint="eastAsia"/>
          <w:b/>
          <w:sz w:val="24"/>
          <w:lang w:eastAsia="zh-CN"/>
        </w:rPr>
        <w:t>Chongqing</w:t>
      </w:r>
      <w:r w:rsidRPr="00B408F5">
        <w:rPr>
          <w:rFonts w:ascii="Arial" w:hAnsi="Arial"/>
          <w:b/>
          <w:sz w:val="24"/>
          <w:lang w:eastAsia="zh-CN"/>
        </w:rPr>
        <w:t xml:space="preserve">, </w:t>
      </w:r>
      <w:r w:rsidRPr="006A0FBD">
        <w:rPr>
          <w:rFonts w:ascii="Arial" w:eastAsia="宋体" w:hAnsi="Arial" w:hint="eastAsia"/>
          <w:b/>
          <w:sz w:val="24"/>
          <w:lang w:eastAsia="zh-CN"/>
        </w:rPr>
        <w:t>China</w:t>
      </w:r>
      <w:r>
        <w:rPr>
          <w:rFonts w:ascii="Arial" w:hAnsi="Arial"/>
          <w:b/>
          <w:sz w:val="24"/>
          <w:lang w:eastAsia="zh-CN"/>
        </w:rPr>
        <w:t xml:space="preserve">, </w:t>
      </w:r>
      <w:r w:rsidRPr="006A0FBD">
        <w:rPr>
          <w:rFonts w:ascii="Arial" w:eastAsia="宋体" w:hAnsi="Arial" w:hint="eastAsia"/>
          <w:b/>
          <w:sz w:val="24"/>
          <w:lang w:eastAsia="zh-CN"/>
        </w:rPr>
        <w:t>14</w:t>
      </w:r>
      <w:r w:rsidRPr="00B408F5">
        <w:rPr>
          <w:rFonts w:ascii="Arial" w:hAnsi="Arial"/>
          <w:b/>
          <w:sz w:val="24"/>
          <w:lang w:eastAsia="zh-CN"/>
        </w:rPr>
        <w:t xml:space="preserve"> - </w:t>
      </w:r>
      <w:r w:rsidRPr="006A0FBD">
        <w:rPr>
          <w:rFonts w:ascii="Arial" w:eastAsia="宋体" w:hAnsi="Arial" w:hint="eastAsia"/>
          <w:b/>
          <w:sz w:val="24"/>
          <w:lang w:eastAsia="zh-CN"/>
        </w:rPr>
        <w:t>18</w:t>
      </w:r>
      <w:r w:rsidRPr="00B408F5">
        <w:rPr>
          <w:rFonts w:ascii="Arial" w:hAnsi="Arial"/>
          <w:b/>
          <w:sz w:val="24"/>
          <w:lang w:eastAsia="zh-CN"/>
        </w:rPr>
        <w:t xml:space="preserve"> </w:t>
      </w:r>
      <w:r w:rsidRPr="006A0FBD">
        <w:rPr>
          <w:rFonts w:ascii="Arial" w:eastAsia="宋体" w:hAnsi="Arial" w:hint="eastAsia"/>
          <w:b/>
          <w:sz w:val="24"/>
          <w:lang w:eastAsia="zh-CN"/>
        </w:rPr>
        <w:t>Oct</w:t>
      </w:r>
      <w:r w:rsidRPr="00B408F5">
        <w:rPr>
          <w:rFonts w:ascii="Arial" w:hAnsi="Arial"/>
          <w:b/>
          <w:sz w:val="24"/>
          <w:lang w:eastAsia="zh-CN"/>
        </w:rPr>
        <w:t>, 2019</w:t>
      </w:r>
    </w:p>
    <w:p w14:paraId="163F4A5F" w14:textId="77777777" w:rsidR="00BC65F6" w:rsidRPr="00C3351A" w:rsidRDefault="00BC65F6" w:rsidP="00BC65F6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65F6" w14:paraId="5D8EA8A3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4E47F" w14:textId="68E82943" w:rsidR="00BC65F6" w:rsidRDefault="001704C4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214E">
              <w:rPr>
                <w:rFonts w:eastAsia="Malgun Gothic"/>
                <w:i/>
                <w:noProof/>
                <w:sz w:val="14"/>
              </w:rPr>
              <w:t>CR-Form-v12.0</w:t>
            </w:r>
          </w:p>
        </w:tc>
      </w:tr>
      <w:tr w:rsidR="00BC65F6" w14:paraId="21CB5FA1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86083" w14:textId="77777777" w:rsidR="00BC65F6" w:rsidRDefault="00BC65F6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65F6" w14:paraId="7D78B61D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05565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2BD5E63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1AEF801B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12522A" w14:textId="77777777" w:rsidR="00BC65F6" w:rsidRPr="00410371" w:rsidRDefault="00BC65F6" w:rsidP="004F2B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Pr="0090467D">
              <w:rPr>
                <w:rFonts w:hint="eastAsia"/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66E70499" w14:textId="77777777" w:rsidR="00BC65F6" w:rsidRDefault="00BC65F6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A85EA3" w14:textId="77777777" w:rsidR="00BC65F6" w:rsidRPr="00410371" w:rsidRDefault="00BC65F6" w:rsidP="004F2BFB">
            <w:pPr>
              <w:pStyle w:val="CRCoverPage"/>
              <w:spacing w:after="0"/>
              <w:rPr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1437320" w14:textId="77777777" w:rsidR="00BC65F6" w:rsidRDefault="00BC65F6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A45949" w14:textId="77777777" w:rsidR="00BC65F6" w:rsidRPr="00410371" w:rsidRDefault="00BC65F6" w:rsidP="004F2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020403" w14:textId="77777777" w:rsidR="00BC65F6" w:rsidRDefault="00BC65F6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0AD4C" w14:textId="53F36922" w:rsidR="00BC65F6" w:rsidRPr="00410371" w:rsidRDefault="00BC65F6" w:rsidP="003145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7938">
              <w:rPr>
                <w:b/>
                <w:noProof/>
                <w:sz w:val="32"/>
              </w:rPr>
              <w:t>15.</w:t>
            </w:r>
            <w:r w:rsidR="00314569">
              <w:rPr>
                <w:rFonts w:eastAsia="等线" w:hint="eastAsia"/>
                <w:b/>
                <w:noProof/>
                <w:sz w:val="32"/>
                <w:lang w:eastAsia="zh-CN"/>
              </w:rPr>
              <w:t>7</w:t>
            </w:r>
            <w:r w:rsidRPr="0031793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E51E03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18083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ADB32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BCE738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FF49BE" w14:textId="77777777" w:rsidR="00BC65F6" w:rsidRPr="00F25D98" w:rsidRDefault="00BC65F6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65F6" w14:paraId="2ABDFDFB" w14:textId="77777777" w:rsidTr="004F2BFB">
        <w:tc>
          <w:tcPr>
            <w:tcW w:w="9641" w:type="dxa"/>
            <w:gridSpan w:val="9"/>
          </w:tcPr>
          <w:p w14:paraId="31FF5072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C5547C" w14:textId="77777777" w:rsidR="00BC65F6" w:rsidRDefault="00BC65F6" w:rsidP="00BC6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65F6" w14:paraId="20B6248F" w14:textId="77777777" w:rsidTr="004F2BFB">
        <w:tc>
          <w:tcPr>
            <w:tcW w:w="2835" w:type="dxa"/>
          </w:tcPr>
          <w:p w14:paraId="0E46EBC5" w14:textId="77777777" w:rsidR="00BC65F6" w:rsidRDefault="00BC65F6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CFAC6C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168C7E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188EC6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A02F7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C0B10C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4E1D1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67DB34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513049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A532BB" w14:textId="77777777" w:rsidR="00BC65F6" w:rsidRDefault="00BC65F6" w:rsidP="00BC6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65F6" w14:paraId="01691465" w14:textId="77777777" w:rsidTr="004F2BFB">
        <w:tc>
          <w:tcPr>
            <w:tcW w:w="9640" w:type="dxa"/>
            <w:gridSpan w:val="11"/>
          </w:tcPr>
          <w:p w14:paraId="0A97ECEE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3F19C0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40276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57E68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570A2D">
              <w:rPr>
                <w:noProof/>
                <w:lang w:eastAsia="zh-CN"/>
              </w:rPr>
              <w:t>Update of performance requirement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70A2D">
              <w:rPr>
                <w:noProof/>
                <w:lang w:eastAsia="zh-CN"/>
              </w:rPr>
              <w:t xml:space="preserve"> for DFT-s-OFDM based PUSCH</w:t>
            </w:r>
          </w:p>
        </w:tc>
      </w:tr>
      <w:tr w:rsidR="00BC65F6" w14:paraId="5275F447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5DCB968B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5B2A63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79043B50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1229193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BA2402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BC65F6" w14:paraId="3381CA76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32645D0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52B8A1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BC65F6" w14:paraId="34F711F4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1540DFC5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5464E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6785B691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5787B9C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2ACB76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56CC6C1F" w14:textId="77777777" w:rsidR="00BC65F6" w:rsidRDefault="00BC65F6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5CBDA5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E461B9" w14:textId="17124A69" w:rsidR="00BC65F6" w:rsidRDefault="00BC65F6" w:rsidP="00314569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 w:rsidR="00314569">
              <w:rPr>
                <w:rFonts w:eastAsia="等线" w:hint="eastAsia"/>
                <w:noProof/>
                <w:lang w:eastAsia="zh-CN"/>
              </w:rPr>
              <w:t>10</w:t>
            </w:r>
            <w:r w:rsidRPr="0090467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BC65F6" w14:paraId="2F9AE4E7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FB9DA01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D1F78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DD26E6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9F309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5D83ED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64F52A1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C4888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8788B5" w14:textId="77777777" w:rsidR="00BC65F6" w:rsidRDefault="00BC65F6" w:rsidP="004F2BF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9478E6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ECDAB" w14:textId="77777777" w:rsidR="00BC65F6" w:rsidRDefault="00BC65F6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50937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BC65F6" w14:paraId="7F679024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1C78D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136A0" w14:textId="77777777" w:rsidR="00BC65F6" w:rsidRDefault="00BC65F6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C98021" w14:textId="77777777" w:rsidR="00BC65F6" w:rsidRDefault="00BC65F6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4529F6" w14:textId="77777777" w:rsidR="00BC65F6" w:rsidRPr="007C2097" w:rsidRDefault="00BC65F6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65F6" w14:paraId="6DF01FDC" w14:textId="77777777" w:rsidTr="004F2BFB">
        <w:tc>
          <w:tcPr>
            <w:tcW w:w="1843" w:type="dxa"/>
          </w:tcPr>
          <w:p w14:paraId="4311A3B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C3BB2B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DFC37CB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32073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0BA6A" w14:textId="77777777" w:rsidR="00BC65F6" w:rsidRPr="001E3D06" w:rsidRDefault="00BC65F6" w:rsidP="004F2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3D06">
              <w:rPr>
                <w:rFonts w:hint="eastAsia"/>
                <w:noProof/>
                <w:lang w:eastAsia="zh-CN"/>
              </w:rPr>
              <w:t xml:space="preserve">Update the demodulation requirements for </w:t>
            </w:r>
            <w:r w:rsidRPr="001E3D06">
              <w:rPr>
                <w:noProof/>
                <w:lang w:eastAsia="zh-CN"/>
              </w:rPr>
              <w:t>PUSCH</w:t>
            </w:r>
            <w:r w:rsidRPr="001E3D06">
              <w:rPr>
                <w:rFonts w:hint="eastAsia"/>
                <w:noProof/>
                <w:lang w:eastAsia="zh-CN"/>
              </w:rPr>
              <w:t xml:space="preserve"> </w:t>
            </w:r>
            <w:r w:rsidRPr="001E3D06">
              <w:rPr>
                <w:noProof/>
                <w:lang w:eastAsia="zh-CN"/>
              </w:rPr>
              <w:t>DFT-s-OFDM</w:t>
            </w:r>
            <w:r w:rsidRPr="001E3D06">
              <w:rPr>
                <w:rFonts w:hint="eastAsia"/>
                <w:noProof/>
                <w:lang w:eastAsia="zh-CN"/>
              </w:rPr>
              <w:t xml:space="preserve"> waveform</w:t>
            </w:r>
            <w:r w:rsidRPr="001E3D06">
              <w:rPr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BC65F6" w14:paraId="5B63769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544E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25BAA" w14:textId="77777777" w:rsidR="00BC65F6" w:rsidRPr="001E3D0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CC5626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9D6BA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3F5CD0" w14:textId="796AD51A" w:rsidR="00BC65F6" w:rsidRPr="001E3D06" w:rsidRDefault="005C61E7" w:rsidP="00BC65F6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rPr>
                <w:rFonts w:eastAsia="等线" w:hint="eastAsia"/>
                <w:noProof/>
                <w:lang w:eastAsia="zh-CN"/>
              </w:rPr>
              <w:t xml:space="preserve">Add </w:t>
            </w:r>
            <w:r w:rsidR="00D0173F">
              <w:rPr>
                <w:rFonts w:eastAsia="等线" w:hint="eastAsia"/>
                <w:noProof/>
                <w:lang w:eastAsia="zh-CN"/>
              </w:rPr>
              <w:t xml:space="preserve">the duplex mode in </w:t>
            </w:r>
            <w:r w:rsidR="005277C9">
              <w:rPr>
                <w:rFonts w:eastAsia="等线" w:hint="eastAsia"/>
                <w:noProof/>
                <w:lang w:eastAsia="zh-CN"/>
              </w:rPr>
              <w:t xml:space="preserve">the </w:t>
            </w:r>
            <w:r w:rsidR="00D0173F">
              <w:rPr>
                <w:rFonts w:eastAsia="等线" w:hint="eastAsia"/>
                <w:noProof/>
                <w:lang w:eastAsia="zh-CN"/>
              </w:rPr>
              <w:t>test parameter table</w:t>
            </w:r>
          </w:p>
          <w:p w14:paraId="546C60AB" w14:textId="71DE611E" w:rsidR="00BC65F6" w:rsidRPr="001E3D06" w:rsidRDefault="00BC65F6" w:rsidP="001E3D06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 w:rsidRPr="001E3D06">
              <w:rPr>
                <w:noProof/>
                <w:lang w:eastAsia="zh-CN"/>
              </w:rPr>
              <w:t>Update the requirement numbers based on the latest simulation results</w:t>
            </w:r>
          </w:p>
        </w:tc>
      </w:tr>
      <w:tr w:rsidR="00BC65F6" w14:paraId="76C1945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DD56E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18AAA" w14:textId="77777777" w:rsidR="00BC65F6" w:rsidRPr="001E3D0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B70CC90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3CB4D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B4E1F" w14:textId="77777777" w:rsidR="00BC65F6" w:rsidRPr="001E3D0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1E3D06">
              <w:rPr>
                <w:rFonts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BC65F6" w14:paraId="6A4FFDFE" w14:textId="77777777" w:rsidTr="004F2BFB">
        <w:tc>
          <w:tcPr>
            <w:tcW w:w="2694" w:type="dxa"/>
            <w:gridSpan w:val="2"/>
          </w:tcPr>
          <w:p w14:paraId="516466DC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CAE8C1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41662E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CFD6DD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8ABD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.2.2, 11.2.2.2</w:t>
            </w:r>
          </w:p>
        </w:tc>
      </w:tr>
      <w:tr w:rsidR="00BC65F6" w14:paraId="607AC42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9AD4E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A64D3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3B4794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4BDCC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237F0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18E38E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DE91AF" w14:textId="77777777" w:rsidR="00BC65F6" w:rsidRDefault="00BC65F6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87AAE8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1E47122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2B8F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9C35A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8023B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0A3D30" w14:textId="77777777" w:rsidR="00BC65F6" w:rsidRDefault="00BC65F6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A5DA3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5359FDF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3723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012CE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E418D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259A77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36B58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BC65F6" w14:paraId="2BCBDC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D168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147DD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ED542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81501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A7A8B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2DEBBBC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F131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D58FE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25B5E65A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E866C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B6A0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52D673" w14:textId="77777777" w:rsidR="00BC65F6" w:rsidRDefault="00BC65F6" w:rsidP="00BC65F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704C4" w14:paraId="1E5F720F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59A6E" w14:textId="77777777" w:rsidR="001704C4" w:rsidRDefault="001704C4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22483" w14:textId="77777777" w:rsidR="001704C4" w:rsidRDefault="001704C4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9C5C1" w14:textId="77777777" w:rsidR="00BC65F6" w:rsidRDefault="00BC65F6" w:rsidP="00BC65F6">
      <w:pPr>
        <w:rPr>
          <w:noProof/>
        </w:rPr>
        <w:sectPr w:rsidR="00BC65F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C0FEA" w14:textId="13FC433C" w:rsidR="00326166" w:rsidRDefault="00326166" w:rsidP="00326166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bookmarkStart w:id="1" w:name="_Toc5279688"/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71778057" w14:textId="77777777" w:rsidR="00B526F6" w:rsidRDefault="00B526F6" w:rsidP="00B526F6">
      <w:pPr>
        <w:pStyle w:val="3"/>
        <w:rPr>
          <w:lang w:eastAsia="zh-CN"/>
        </w:rPr>
      </w:pPr>
      <w:r>
        <w:t>8.2.</w:t>
      </w:r>
      <w:r>
        <w:rPr>
          <w:lang w:eastAsia="zh-CN"/>
        </w:rPr>
        <w:t>2</w:t>
      </w:r>
      <w:r>
        <w:tab/>
        <w:t xml:space="preserve">Requirements for PUSCH with transform </w:t>
      </w:r>
      <w:proofErr w:type="spellStart"/>
      <w:r>
        <w:t>precoding</w:t>
      </w:r>
      <w:proofErr w:type="spellEnd"/>
      <w:r>
        <w:t xml:space="preserve"> enabled</w:t>
      </w:r>
    </w:p>
    <w:p w14:paraId="1083877D" w14:textId="77777777" w:rsidR="00B526F6" w:rsidRDefault="00B526F6" w:rsidP="00B526F6">
      <w:pPr>
        <w:pStyle w:val="4"/>
        <w:rPr>
          <w:rFonts w:eastAsia="Malgun Gothic"/>
        </w:rPr>
      </w:pPr>
      <w:r>
        <w:rPr>
          <w:rFonts w:eastAsia="Malgun Gothic"/>
        </w:rPr>
        <w:t>8.2.</w:t>
      </w:r>
      <w:r>
        <w:rPr>
          <w:lang w:eastAsia="zh-CN"/>
        </w:rPr>
        <w:t>2</w:t>
      </w:r>
      <w:r>
        <w:rPr>
          <w:rFonts w:eastAsia="Malgun Gothic"/>
        </w:rPr>
        <w:t>.1</w:t>
      </w:r>
      <w:r>
        <w:rPr>
          <w:rFonts w:eastAsia="Malgun Gothic"/>
        </w:rPr>
        <w:tab/>
        <w:t>General</w:t>
      </w:r>
    </w:p>
    <w:p w14:paraId="20F17FE2" w14:textId="77777777" w:rsidR="00B526F6" w:rsidRDefault="00B526F6" w:rsidP="00B526F6">
      <w:r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6BC3C0CA" w14:textId="77777777" w:rsidR="00B526F6" w:rsidRDefault="00B526F6" w:rsidP="00B526F6">
      <w:pPr>
        <w:pStyle w:val="TH"/>
      </w:pPr>
      <w:r>
        <w:t>Table 8.2.2</w:t>
      </w:r>
      <w:r>
        <w:rPr>
          <w:lang w:eastAsia="zh-CN"/>
        </w:rPr>
        <w:t>.1</w:t>
      </w:r>
      <w:r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B526F6" w14:paraId="35A9536A" w14:textId="77777777" w:rsidTr="00B526F6">
        <w:trPr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7EE5B" w14:textId="77777777" w:rsidR="00B526F6" w:rsidRDefault="00B526F6">
            <w:pPr>
              <w:pStyle w:val="TAH"/>
              <w:adjustRightInd w:val="0"/>
              <w:snapToGrid w:val="0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100554" w14:textId="77777777" w:rsidR="00B526F6" w:rsidRDefault="00B526F6">
            <w:pPr>
              <w:pStyle w:val="TAH"/>
              <w:adjustRightInd w:val="0"/>
              <w:snapToGrid w:val="0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B526F6" w14:paraId="5A631B3E" w14:textId="77777777" w:rsidTr="00B526F6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1D290" w14:textId="77777777" w:rsidR="00B526F6" w:rsidRDefault="00B526F6">
            <w:pPr>
              <w:pStyle w:val="TAL"/>
              <w:adjustRightInd w:val="0"/>
              <w:snapToGrid w:val="0"/>
            </w:pPr>
            <w:r>
              <w:t xml:space="preserve">Transform </w:t>
            </w:r>
            <w:proofErr w:type="spellStart"/>
            <w:r>
              <w:t>precoding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27BBF9" w14:textId="77777777" w:rsidR="00B526F6" w:rsidRDefault="00B526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</w:tr>
      <w:tr w:rsidR="00B526F6" w14:paraId="38A5C4AF" w14:textId="77777777" w:rsidTr="00B526F6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906EC" w14:textId="77777777" w:rsidR="00B526F6" w:rsidRDefault="00B526F6">
            <w:pPr>
              <w:pStyle w:val="TAL"/>
              <w:adjustRightInd w:val="0"/>
              <w:snapToGrid w:val="0"/>
            </w:pPr>
            <w:r>
              <w:t>Uplink</w:t>
            </w:r>
            <w:r>
              <w:rPr>
                <w:lang w:eastAsia="zh-CN"/>
              </w:rPr>
              <w:t>-</w:t>
            </w:r>
            <w:r>
              <w:t>downlink allocation for TDD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2B46B5" w14:textId="77777777" w:rsidR="00B526F6" w:rsidRDefault="00B526F6">
            <w:pPr>
              <w:pStyle w:val="TAC"/>
            </w:pPr>
            <w:r>
              <w:t>15 kHz SCS:</w:t>
            </w:r>
          </w:p>
          <w:p w14:paraId="45443F5B" w14:textId="77777777" w:rsidR="00B526F6" w:rsidRDefault="00B526F6">
            <w:pPr>
              <w:pStyle w:val="TAC"/>
            </w:pPr>
            <w:r>
              <w:t>3D1S1U, S=10D:2G:2U</w:t>
            </w:r>
          </w:p>
          <w:p w14:paraId="663F6956" w14:textId="77777777" w:rsidR="00B526F6" w:rsidRDefault="00B526F6">
            <w:pPr>
              <w:pStyle w:val="TAC"/>
            </w:pPr>
            <w:r>
              <w:t>30 kHz SCS:</w:t>
            </w:r>
          </w:p>
          <w:p w14:paraId="29B8FBEF" w14:textId="77777777" w:rsidR="00B526F6" w:rsidRDefault="00B526F6">
            <w:pPr>
              <w:pStyle w:val="TAC"/>
            </w:pPr>
            <w:r>
              <w:t>7D1S2U, S=6D:4G:4U</w:t>
            </w:r>
          </w:p>
        </w:tc>
      </w:tr>
      <w:tr w:rsidR="00B526F6" w14:paraId="54A2D92B" w14:textId="77777777" w:rsidTr="00B526F6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744A4" w14:textId="77777777" w:rsidR="00B526F6" w:rsidRDefault="00B526F6">
            <w:pPr>
              <w:pStyle w:val="TAL"/>
              <w:adjustRightInd w:val="0"/>
              <w:snapToGrid w:val="0"/>
            </w:pPr>
            <w:r>
              <w:t>HARQ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123F7" w14:textId="77777777" w:rsidR="00B526F6" w:rsidRDefault="00B526F6">
            <w:pPr>
              <w:pStyle w:val="TAL"/>
              <w:adjustRightInd w:val="0"/>
              <w:snapToGrid w:val="0"/>
            </w:pPr>
            <w:r>
              <w:t>Maximum number of HARQ transmissions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1D9325" w14:textId="77777777" w:rsidR="00B526F6" w:rsidRDefault="00B526F6">
            <w:pPr>
              <w:pStyle w:val="TAC"/>
            </w:pPr>
            <w:r>
              <w:t>4</w:t>
            </w:r>
          </w:p>
        </w:tc>
      </w:tr>
      <w:tr w:rsidR="00B526F6" w14:paraId="1A7EC0F3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722196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F3E99" w14:textId="77777777" w:rsidR="00B526F6" w:rsidRDefault="00B526F6">
            <w:pPr>
              <w:pStyle w:val="TAL"/>
              <w:adjustRightInd w:val="0"/>
              <w:snapToGrid w:val="0"/>
            </w:pPr>
            <w:r>
              <w:t>RV sequence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915BE2" w14:textId="77777777" w:rsidR="00B526F6" w:rsidRDefault="00B526F6">
            <w:pPr>
              <w:pStyle w:val="TAC"/>
            </w:pPr>
            <w:r>
              <w:rPr>
                <w:lang w:val="fr-FR"/>
              </w:rPr>
              <w:t>0, 2, 3, 1</w:t>
            </w:r>
          </w:p>
        </w:tc>
      </w:tr>
      <w:tr w:rsidR="00B526F6" w14:paraId="203C62EF" w14:textId="77777777" w:rsidTr="00B526F6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CE792" w14:textId="77777777" w:rsidR="00B526F6" w:rsidRDefault="00B526F6">
            <w:pPr>
              <w:pStyle w:val="TAL"/>
              <w:adjustRightInd w:val="0"/>
              <w:snapToGrid w:val="0"/>
            </w:pPr>
            <w:r>
              <w:t>DM-RS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0C95D7" w14:textId="77777777" w:rsidR="00B526F6" w:rsidRDefault="00B526F6">
            <w:pPr>
              <w:pStyle w:val="TAL"/>
              <w:adjustRightInd w:val="0"/>
              <w:snapToGrid w:val="0"/>
            </w:pPr>
            <w:r>
              <w:t>DM-RS configuration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DD5617" w14:textId="77777777" w:rsidR="00B526F6" w:rsidRDefault="00B526F6">
            <w:pPr>
              <w:pStyle w:val="TAC"/>
            </w:pPr>
            <w:r>
              <w:t>1</w:t>
            </w:r>
          </w:p>
        </w:tc>
      </w:tr>
      <w:tr w:rsidR="00B526F6" w14:paraId="4B626A2A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AC359A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91396D" w14:textId="77777777" w:rsidR="00B526F6" w:rsidRDefault="00B526F6">
            <w:pPr>
              <w:pStyle w:val="TAL"/>
              <w:adjustRightInd w:val="0"/>
              <w:snapToGrid w:val="0"/>
            </w:pPr>
            <w:r>
              <w:t>DM-RS duration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54D454" w14:textId="77777777" w:rsidR="00B526F6" w:rsidRDefault="00B526F6">
            <w:pPr>
              <w:pStyle w:val="TAC"/>
            </w:pPr>
            <w:r>
              <w:t>single-symbol DM-RS</w:t>
            </w:r>
          </w:p>
        </w:tc>
      </w:tr>
      <w:tr w:rsidR="00B526F6" w14:paraId="03F37FD0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8FAA52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85D632" w14:textId="77777777" w:rsidR="00B526F6" w:rsidRDefault="00B526F6">
            <w:pPr>
              <w:pStyle w:val="TAL"/>
              <w:adjustRightInd w:val="0"/>
              <w:snapToGrid w:val="0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76FDCE" w14:textId="77777777" w:rsidR="00B526F6" w:rsidRDefault="00B526F6">
            <w:pPr>
              <w:pStyle w:val="TAC"/>
            </w:pPr>
            <w:r>
              <w:rPr>
                <w:rFonts w:cs="Arial"/>
              </w:rPr>
              <w:t>pos</w:t>
            </w:r>
            <w:r>
              <w:t>1</w:t>
            </w:r>
          </w:p>
        </w:tc>
      </w:tr>
      <w:tr w:rsidR="00B526F6" w14:paraId="706BA526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7AF5FA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3B4021" w14:textId="77777777" w:rsidR="00B526F6" w:rsidRDefault="00B526F6">
            <w:pPr>
              <w:pStyle w:val="TAL"/>
              <w:adjustRightInd w:val="0"/>
              <w:snapToGrid w:val="0"/>
            </w:pPr>
            <w:r>
              <w:t>Number of DM-RS CDM group(s) without data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17F054" w14:textId="77777777" w:rsidR="00B526F6" w:rsidRDefault="00B526F6">
            <w:pPr>
              <w:pStyle w:val="TAC"/>
            </w:pPr>
            <w:r>
              <w:t>2</w:t>
            </w:r>
          </w:p>
        </w:tc>
      </w:tr>
      <w:tr w:rsidR="00B526F6" w14:paraId="1ECF8D7B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AB8C74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381C54" w14:textId="77777777" w:rsidR="00B526F6" w:rsidRDefault="00B526F6">
            <w:pPr>
              <w:pStyle w:val="TAL"/>
              <w:adjustRightInd w:val="0"/>
              <w:snapToGrid w:val="0"/>
            </w:pPr>
            <w:r>
              <w:t>Ratio of PUSCH EPRE to DM-RS EPRE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A3826E" w14:textId="77777777" w:rsidR="00B526F6" w:rsidRDefault="00B526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 dB</w:t>
            </w:r>
          </w:p>
        </w:tc>
      </w:tr>
      <w:tr w:rsidR="00B526F6" w14:paraId="154A1BA0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736128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62FB39" w14:textId="77777777" w:rsidR="00B526F6" w:rsidRDefault="00B526F6">
            <w:pPr>
              <w:pStyle w:val="TAL"/>
              <w:adjustRightInd w:val="0"/>
              <w:snapToGrid w:val="0"/>
            </w:pPr>
            <w:r>
              <w:t>DM-RS port(s)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4C7C51" w14:textId="77777777" w:rsidR="00B526F6" w:rsidRDefault="00B526F6">
            <w:pPr>
              <w:pStyle w:val="TAC"/>
            </w:pPr>
            <w:r>
              <w:t>0</w:t>
            </w:r>
          </w:p>
        </w:tc>
      </w:tr>
      <w:tr w:rsidR="00B526F6" w14:paraId="4DEE58B1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1287B0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EC5E79" w14:textId="77777777" w:rsidR="00B526F6" w:rsidRDefault="00B526F6">
            <w:pPr>
              <w:pStyle w:val="TAL"/>
              <w:adjustRightInd w:val="0"/>
              <w:snapToGrid w:val="0"/>
            </w:pPr>
            <w:r>
              <w:t>DM-RS sequence generation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F14B9C" w14:textId="77777777" w:rsidR="00B526F6" w:rsidRDefault="00B526F6">
            <w:pPr>
              <w:pStyle w:val="TAC"/>
            </w:pPr>
            <w:r>
              <w:t>N</w:t>
            </w:r>
            <w:r>
              <w:rPr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t xml:space="preserve">=0, </w:t>
            </w:r>
            <w:r>
              <w:rPr>
                <w:rFonts w:eastAsia="Times New Roman" w:cs="Arial"/>
              </w:rPr>
              <w:t>group hopping and sequence hopping are disabled</w:t>
            </w:r>
          </w:p>
        </w:tc>
      </w:tr>
      <w:tr w:rsidR="00B526F6" w14:paraId="1598BC08" w14:textId="77777777" w:rsidTr="00B526F6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D60E8" w14:textId="77777777" w:rsidR="00B526F6" w:rsidRDefault="00B526F6">
            <w:pPr>
              <w:pStyle w:val="TAL"/>
              <w:adjustRightInd w:val="0"/>
              <w:snapToGrid w:val="0"/>
            </w:pPr>
            <w:r>
              <w:t>Time domain resource assignment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B7F9F" w14:textId="77777777" w:rsidR="00B526F6" w:rsidRDefault="00B526F6">
            <w:pPr>
              <w:pStyle w:val="TAL"/>
              <w:adjustRightInd w:val="0"/>
              <w:snapToGrid w:val="0"/>
            </w:pPr>
            <w:r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2BBA59" w14:textId="77777777" w:rsidR="00B526F6" w:rsidRDefault="00B526F6">
            <w:pPr>
              <w:pStyle w:val="TAC"/>
              <w:rPr>
                <w:lang w:eastAsia="zh-CN"/>
              </w:rPr>
            </w:pPr>
            <w:r>
              <w:t>A, B</w:t>
            </w:r>
          </w:p>
        </w:tc>
      </w:tr>
      <w:tr w:rsidR="00B526F6" w14:paraId="14258C5D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722E43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59262" w14:textId="77777777" w:rsidR="00B526F6" w:rsidRDefault="00B526F6">
            <w:pPr>
              <w:pStyle w:val="TAL"/>
              <w:adjustRightInd w:val="0"/>
              <w:snapToGrid w:val="0"/>
            </w:pPr>
            <w:r>
              <w:t>Start symbol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5ADB5D6" w14:textId="77777777" w:rsidR="00B526F6" w:rsidRDefault="00B526F6">
            <w:pPr>
              <w:pStyle w:val="TAC"/>
              <w:rPr>
                <w:lang w:eastAsia="zh-CN"/>
              </w:rPr>
            </w:pPr>
            <w:r>
              <w:t>0</w:t>
            </w:r>
          </w:p>
        </w:tc>
      </w:tr>
      <w:tr w:rsidR="00B526F6" w14:paraId="6E7F468B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69968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831E0" w14:textId="77777777" w:rsidR="00B526F6" w:rsidRDefault="00B526F6">
            <w:pPr>
              <w:pStyle w:val="TAL"/>
              <w:adjustRightInd w:val="0"/>
              <w:snapToGrid w:val="0"/>
            </w:pPr>
            <w:r>
              <w:t>Allocation length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5E4B65" w14:textId="77777777" w:rsidR="00B526F6" w:rsidRDefault="00B526F6">
            <w:pPr>
              <w:pStyle w:val="TAC"/>
              <w:rPr>
                <w:lang w:eastAsia="zh-CN"/>
              </w:rPr>
            </w:pPr>
            <w:r>
              <w:t>14</w:t>
            </w:r>
          </w:p>
        </w:tc>
      </w:tr>
      <w:tr w:rsidR="00B526F6" w14:paraId="2D52AD5D" w14:textId="77777777" w:rsidTr="00B526F6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22F12" w14:textId="77777777" w:rsidR="00B526F6" w:rsidRDefault="00B526F6">
            <w:pPr>
              <w:pStyle w:val="TAL"/>
              <w:adjustRightInd w:val="0"/>
              <w:snapToGrid w:val="0"/>
            </w:pPr>
            <w:r>
              <w:t>Frequency domain resource assignment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480A8" w14:textId="77777777" w:rsidR="00B526F6" w:rsidRDefault="00B526F6">
            <w:pPr>
              <w:pStyle w:val="TAL"/>
              <w:adjustRightInd w:val="0"/>
              <w:snapToGrid w:val="0"/>
            </w:pPr>
            <w:r>
              <w:t>RB assignment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1892EF" w14:textId="77777777" w:rsidR="00B526F6" w:rsidRDefault="00B526F6">
            <w:pPr>
              <w:pStyle w:val="TAC"/>
              <w:rPr>
                <w:lang w:eastAsia="zh-CN"/>
              </w:rPr>
            </w:pPr>
            <w:r>
              <w:t>15 kHz SCS:</w:t>
            </w:r>
            <w:r>
              <w:rPr>
                <w:lang w:eastAsia="zh-CN"/>
              </w:rPr>
              <w:t xml:space="preserve"> 25 PRBs in the middle of the test bandwidth</w:t>
            </w:r>
          </w:p>
          <w:p w14:paraId="38C9B5DD" w14:textId="77777777" w:rsidR="00B526F6" w:rsidRDefault="00B526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>
              <w:t>30 kHz SCS:</w:t>
            </w:r>
            <w:r>
              <w:rPr>
                <w:lang w:eastAsia="zh-CN"/>
              </w:rPr>
              <w:t xml:space="preserve"> 24 PRBs in the middle of the test bandwidth</w:t>
            </w:r>
          </w:p>
        </w:tc>
      </w:tr>
      <w:tr w:rsidR="00B526F6" w14:paraId="0CB53CE5" w14:textId="77777777" w:rsidTr="00B526F6">
        <w:trPr>
          <w:trHeight w:val="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D1869A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5962B" w14:textId="77777777" w:rsidR="00B526F6" w:rsidRDefault="00B526F6">
            <w:pPr>
              <w:pStyle w:val="TAL"/>
              <w:adjustRightInd w:val="0"/>
              <w:snapToGrid w:val="0"/>
            </w:pPr>
            <w:r>
              <w:t>Frequency hopping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FEA963" w14:textId="77777777" w:rsidR="00B526F6" w:rsidRDefault="00B526F6">
            <w:pPr>
              <w:pStyle w:val="TAC"/>
            </w:pPr>
            <w:r>
              <w:t>Disabled</w:t>
            </w:r>
          </w:p>
        </w:tc>
      </w:tr>
      <w:tr w:rsidR="00B526F6" w14:paraId="403D301B" w14:textId="77777777" w:rsidTr="00B526F6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FEDCF52" w14:textId="77777777" w:rsidR="00B526F6" w:rsidRDefault="00B526F6">
            <w:pPr>
              <w:pStyle w:val="TAL"/>
              <w:adjustRightInd w:val="0"/>
              <w:snapToGrid w:val="0"/>
            </w:pPr>
            <w:r>
              <w:t>Code block group based PUSCH transmission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4420" w14:textId="77777777" w:rsidR="00B526F6" w:rsidRDefault="00B526F6">
            <w:pPr>
              <w:pStyle w:val="TAC"/>
            </w:pPr>
            <w:r>
              <w:t>Disabled</w:t>
            </w:r>
          </w:p>
        </w:tc>
      </w:tr>
    </w:tbl>
    <w:p w14:paraId="066B434C" w14:textId="77777777" w:rsidR="00B526F6" w:rsidRDefault="00B526F6" w:rsidP="00B526F6"/>
    <w:p w14:paraId="5C015E20" w14:textId="77777777" w:rsidR="00B526F6" w:rsidRDefault="00B526F6" w:rsidP="00B526F6">
      <w:pPr>
        <w:pStyle w:val="4"/>
        <w:rPr>
          <w:rFonts w:eastAsia="Malgun Gothic"/>
        </w:rPr>
      </w:pPr>
      <w:r>
        <w:rPr>
          <w:rFonts w:eastAsia="Malgun Gothic"/>
        </w:rPr>
        <w:t>8.2.</w:t>
      </w:r>
      <w:r>
        <w:rPr>
          <w:lang w:eastAsia="zh-CN"/>
        </w:rPr>
        <w:t>2.2</w:t>
      </w:r>
      <w:r>
        <w:rPr>
          <w:rFonts w:eastAsia="Malgun Gothic"/>
        </w:rPr>
        <w:tab/>
        <w:t>Minimum requirements</w:t>
      </w:r>
    </w:p>
    <w:p w14:paraId="3B84CF36" w14:textId="77777777" w:rsidR="00B526F6" w:rsidRDefault="00B526F6" w:rsidP="00B526F6">
      <w:pPr>
        <w:rPr>
          <w:lang w:eastAsia="zh-CN"/>
        </w:rPr>
      </w:pPr>
      <w:r>
        <w:t>The throughput shall be equal to or larger than the fraction of maximum throughput for the FRCs stated in tables 8.2.</w:t>
      </w:r>
      <w:r>
        <w:rPr>
          <w:lang w:eastAsia="zh-CN"/>
        </w:rPr>
        <w:t>2.2</w:t>
      </w:r>
      <w:r>
        <w:t>-1 to 8.2.</w:t>
      </w:r>
      <w:r>
        <w:rPr>
          <w:lang w:eastAsia="zh-CN"/>
        </w:rPr>
        <w:t>2.2</w:t>
      </w:r>
      <w:r>
        <w:t>-</w:t>
      </w:r>
      <w:r>
        <w:rPr>
          <w:lang w:eastAsia="zh-CN"/>
        </w:rPr>
        <w:t>4</w:t>
      </w:r>
      <w:r>
        <w:t xml:space="preserve"> at the given SNR. FRCs </w:t>
      </w:r>
      <w:proofErr w:type="gramStart"/>
      <w:r>
        <w:t>are</w:t>
      </w:r>
      <w:proofErr w:type="gramEnd"/>
      <w:r>
        <w:t xml:space="preserve"> defined in annex A.</w:t>
      </w:r>
    </w:p>
    <w:p w14:paraId="710E1F6F" w14:textId="77777777" w:rsidR="00B526F6" w:rsidRDefault="00B526F6" w:rsidP="00B526F6">
      <w:pPr>
        <w:pStyle w:val="TH"/>
        <w:rPr>
          <w:lang w:eastAsia="zh-CN"/>
        </w:rPr>
      </w:pPr>
      <w:r>
        <w:rPr>
          <w:lang w:eastAsia="ko-KR"/>
        </w:rPr>
        <w:t>Table 8.2.2.2-1: Minimum requirements for PUSCH</w:t>
      </w:r>
      <w:r>
        <w:rPr>
          <w:lang w:eastAsia="zh-CN"/>
        </w:rPr>
        <w:t>,</w:t>
      </w:r>
      <w:r>
        <w:rPr>
          <w:lang w:eastAsia="ko-KR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A</w:t>
      </w:r>
      <w:r>
        <w:rPr>
          <w:lang w:eastAsia="ko-KR"/>
        </w:rPr>
        <w:t>, 5 MHz channel bandwidth</w:t>
      </w:r>
      <w:r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B526F6" w14:paraId="49BC386A" w14:textId="77777777" w:rsidTr="00B526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D6D7" w14:textId="77777777" w:rsidR="00B526F6" w:rsidRDefault="00B526F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D724" w14:textId="77777777" w:rsidR="00B526F6" w:rsidRDefault="00B526F6">
            <w:pPr>
              <w:pStyle w:val="TAH"/>
            </w:pPr>
            <w:r>
              <w:t>Number of RX antennas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3C2C" w14:textId="77777777" w:rsidR="00B526F6" w:rsidRDefault="00B526F6">
            <w:pPr>
              <w:pStyle w:val="TAH"/>
            </w:pPr>
            <w:r>
              <w:t>Cyclic prefix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3163" w14:textId="77777777" w:rsidR="00B526F6" w:rsidRDefault="00B526F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6ECA" w14:textId="77777777" w:rsidR="00B526F6" w:rsidRDefault="00B526F6">
            <w:pPr>
              <w:pStyle w:val="TAH"/>
            </w:pPr>
            <w:r>
              <w:t>Fraction of  maximum throughput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34B1" w14:textId="77777777" w:rsidR="00B526F6" w:rsidRDefault="00B526F6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4724" w14:textId="77777777" w:rsidR="00B526F6" w:rsidRDefault="00B526F6">
            <w:pPr>
              <w:pStyle w:val="TAH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E593" w14:textId="77777777" w:rsidR="00B526F6" w:rsidRDefault="00B526F6">
            <w:pPr>
              <w:pStyle w:val="TAH"/>
            </w:pPr>
            <w:r>
              <w:t>SNR</w:t>
            </w:r>
          </w:p>
          <w:p w14:paraId="14422CC5" w14:textId="77777777" w:rsidR="00B526F6" w:rsidRDefault="00B526F6">
            <w:pPr>
              <w:pStyle w:val="TAH"/>
            </w:pPr>
            <w:r>
              <w:t>(dB)</w:t>
            </w:r>
          </w:p>
        </w:tc>
      </w:tr>
      <w:tr w:rsidR="00B526F6" w14:paraId="3EDEB471" w14:textId="77777777" w:rsidTr="00B526F6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12D9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EE97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F5F1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E548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TDLB100-400 </w:t>
            </w:r>
            <w:r>
              <w:rPr>
                <w:rFonts w:cs="Arial"/>
              </w:rPr>
              <w:t>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E6FA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ED45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51D8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CD3F" w14:textId="77777777" w:rsidR="00B526F6" w:rsidRDefault="00B526F6">
            <w:pPr>
              <w:pStyle w:val="TAC"/>
              <w:rPr>
                <w:lang w:eastAsia="ko-KR"/>
              </w:rPr>
            </w:pPr>
            <w:r>
              <w:t>[-2.</w:t>
            </w:r>
            <w:r>
              <w:rPr>
                <w:rFonts w:eastAsia="DengXian"/>
                <w:lang w:eastAsia="zh-CN"/>
              </w:rPr>
              <w:t>7</w:t>
            </w:r>
            <w:r>
              <w:t>]</w:t>
            </w:r>
          </w:p>
        </w:tc>
      </w:tr>
      <w:tr w:rsidR="00B526F6" w14:paraId="327CB33A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22A1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2A37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74E0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5BD1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1B5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F010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8CE0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38FA" w14:textId="77777777" w:rsidR="00B526F6" w:rsidRDefault="00B526F6">
            <w:pPr>
              <w:pStyle w:val="TAC"/>
              <w:rPr>
                <w:lang w:eastAsia="ko-KR"/>
              </w:rPr>
            </w:pPr>
            <w:r>
              <w:t>[-6.</w:t>
            </w:r>
            <w:r>
              <w:rPr>
                <w:rFonts w:eastAsia="DengXian"/>
                <w:lang w:eastAsia="zh-CN"/>
              </w:rPr>
              <w:t>0</w:t>
            </w:r>
            <w:r>
              <w:t>]</w:t>
            </w:r>
          </w:p>
        </w:tc>
      </w:tr>
      <w:tr w:rsidR="00B526F6" w14:paraId="78368619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7AD4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1126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BB7D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9EB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0F46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A686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686E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0047" w14:textId="77777777" w:rsidR="00B526F6" w:rsidRDefault="00B526F6">
            <w:pPr>
              <w:pStyle w:val="TAC"/>
              <w:rPr>
                <w:lang w:eastAsia="ko-KR"/>
              </w:rPr>
            </w:pPr>
            <w:r>
              <w:t>[-</w:t>
            </w:r>
            <w:r>
              <w:rPr>
                <w:rFonts w:eastAsia="DengXian"/>
                <w:lang w:eastAsia="zh-CN"/>
              </w:rPr>
              <w:t>8.8</w:t>
            </w:r>
            <w:r>
              <w:t>]</w:t>
            </w:r>
          </w:p>
        </w:tc>
      </w:tr>
    </w:tbl>
    <w:p w14:paraId="5EC352E8" w14:textId="77777777" w:rsidR="00B526F6" w:rsidRDefault="00B526F6" w:rsidP="00B526F6">
      <w:pPr>
        <w:rPr>
          <w:lang w:eastAsia="zh-CN"/>
        </w:rPr>
      </w:pPr>
    </w:p>
    <w:p w14:paraId="065088CB" w14:textId="77777777" w:rsidR="00B526F6" w:rsidRDefault="00B526F6" w:rsidP="00B526F6">
      <w:pPr>
        <w:pStyle w:val="TH"/>
        <w:rPr>
          <w:lang w:eastAsia="zh-CN"/>
        </w:rPr>
      </w:pPr>
      <w:r>
        <w:rPr>
          <w:lang w:eastAsia="ko-KR"/>
        </w:rPr>
        <w:lastRenderedPageBreak/>
        <w:t>Table 8.2.2.2-</w:t>
      </w:r>
      <w:r>
        <w:rPr>
          <w:lang w:eastAsia="zh-CN"/>
        </w:rPr>
        <w:t>2:</w:t>
      </w:r>
      <w:r>
        <w:rPr>
          <w:lang w:eastAsia="ko-KR"/>
        </w:rPr>
        <w:t xml:space="preserve">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A</w:t>
      </w:r>
      <w:r>
        <w:rPr>
          <w:lang w:eastAsia="ko-KR"/>
        </w:rPr>
        <w:t xml:space="preserve">, </w:t>
      </w:r>
      <w:r>
        <w:rPr>
          <w:lang w:eastAsia="zh-CN"/>
        </w:rPr>
        <w:t>10</w:t>
      </w:r>
      <w:r>
        <w:rPr>
          <w:lang w:eastAsia="ko-KR"/>
        </w:rPr>
        <w:t xml:space="preserve"> MHz channel bandwidth</w:t>
      </w:r>
      <w:r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B526F6" w14:paraId="054F033C" w14:textId="77777777" w:rsidTr="00B526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868C" w14:textId="77777777" w:rsidR="00B526F6" w:rsidRDefault="00B526F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888B" w14:textId="77777777" w:rsidR="00B526F6" w:rsidRDefault="00B526F6">
            <w:pPr>
              <w:pStyle w:val="TAH"/>
            </w:pPr>
            <w:r>
              <w:t>Number of RX antennas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149D" w14:textId="77777777" w:rsidR="00B526F6" w:rsidRDefault="00B526F6">
            <w:pPr>
              <w:pStyle w:val="TAH"/>
            </w:pPr>
            <w:r>
              <w:t>Cyclic prefix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95E3" w14:textId="77777777" w:rsidR="00B526F6" w:rsidRDefault="00B526F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10EA" w14:textId="77777777" w:rsidR="00B526F6" w:rsidRDefault="00B526F6">
            <w:pPr>
              <w:pStyle w:val="TAH"/>
            </w:pPr>
            <w:r>
              <w:t>Fraction of maximum throughput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A69F" w14:textId="77777777" w:rsidR="00B526F6" w:rsidRDefault="00B526F6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CB6D" w14:textId="77777777" w:rsidR="00B526F6" w:rsidRDefault="00B526F6">
            <w:pPr>
              <w:pStyle w:val="TAH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C7C6" w14:textId="77777777" w:rsidR="00B526F6" w:rsidRDefault="00B526F6">
            <w:pPr>
              <w:pStyle w:val="TAH"/>
            </w:pPr>
            <w:r>
              <w:t>SNR</w:t>
            </w:r>
          </w:p>
          <w:p w14:paraId="0B20D318" w14:textId="77777777" w:rsidR="00B526F6" w:rsidRDefault="00B526F6">
            <w:pPr>
              <w:pStyle w:val="TAH"/>
            </w:pPr>
            <w:r>
              <w:t>(dB)</w:t>
            </w:r>
          </w:p>
        </w:tc>
      </w:tr>
      <w:tr w:rsidR="00B526F6" w14:paraId="1A73B1D5" w14:textId="77777777" w:rsidTr="00B526F6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BB29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EDBB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16F8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017B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C046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092E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1C0E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DFF9B" w14:textId="77777777" w:rsidR="00B526F6" w:rsidRDefault="00B526F6">
            <w:pPr>
              <w:pStyle w:val="TAC"/>
              <w:rPr>
                <w:lang w:eastAsia="zh-CN"/>
              </w:rPr>
            </w:pPr>
            <w:r>
              <w:t>[-</w:t>
            </w:r>
            <w:r>
              <w:rPr>
                <w:rFonts w:eastAsia="DengXian"/>
                <w:lang w:eastAsia="zh-CN"/>
              </w:rPr>
              <w:t>2</w:t>
            </w:r>
            <w:r>
              <w:t>.</w:t>
            </w:r>
            <w:r>
              <w:rPr>
                <w:rFonts w:eastAsia="DengXian"/>
                <w:lang w:eastAsia="zh-CN"/>
              </w:rPr>
              <w:t>8</w:t>
            </w:r>
            <w:r>
              <w:t>]</w:t>
            </w:r>
            <w:r>
              <w:rPr>
                <w:lang w:eastAsia="zh-CN"/>
              </w:rPr>
              <w:t xml:space="preserve"> </w:t>
            </w:r>
          </w:p>
        </w:tc>
      </w:tr>
      <w:tr w:rsidR="00B526F6" w14:paraId="25FC1B1E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F31F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D5A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8A37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528B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945B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5C9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1961" w14:textId="77777777" w:rsidR="00B526F6" w:rsidRDefault="00B526F6">
            <w:pPr>
              <w:pStyle w:val="TAC"/>
              <w:rPr>
                <w:lang w:eastAsia="ko-KR"/>
              </w:rPr>
            </w:pPr>
            <w:r>
              <w:t>pos1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C5B02" w14:textId="77777777" w:rsidR="00B526F6" w:rsidRDefault="00B526F6">
            <w:pPr>
              <w:pStyle w:val="TAC"/>
              <w:rPr>
                <w:lang w:eastAsia="ko-KR"/>
              </w:rPr>
            </w:pPr>
            <w:r>
              <w:t>[-6.0]</w:t>
            </w:r>
          </w:p>
        </w:tc>
      </w:tr>
      <w:tr w:rsidR="00B526F6" w14:paraId="4AFB8087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1B00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A55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F7DC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67D3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C645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21CE1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DF72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EE0F" w14:textId="77777777" w:rsidR="00B526F6" w:rsidRDefault="00B526F6">
            <w:pPr>
              <w:pStyle w:val="TAC"/>
              <w:rPr>
                <w:lang w:eastAsia="ko-KR"/>
              </w:rPr>
            </w:pPr>
            <w:r>
              <w:t>[-8.7]</w:t>
            </w:r>
          </w:p>
        </w:tc>
      </w:tr>
    </w:tbl>
    <w:p w14:paraId="2D7E9509" w14:textId="77777777" w:rsidR="00B526F6" w:rsidRDefault="00B526F6" w:rsidP="00B526F6"/>
    <w:p w14:paraId="6C283383" w14:textId="77777777" w:rsidR="00B526F6" w:rsidRDefault="00B526F6" w:rsidP="00B526F6">
      <w:pPr>
        <w:pStyle w:val="TH"/>
        <w:rPr>
          <w:lang w:eastAsia="zh-CN"/>
        </w:rPr>
      </w:pPr>
      <w:r>
        <w:rPr>
          <w:lang w:eastAsia="ko-KR"/>
        </w:rPr>
        <w:t>Table 8.2.2.2-3: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B</w:t>
      </w:r>
      <w:r>
        <w:rPr>
          <w:lang w:eastAsia="ko-KR"/>
        </w:rPr>
        <w:t>, 5 MHz channel bandwidth</w:t>
      </w:r>
      <w:r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B526F6" w14:paraId="3A27495B" w14:textId="77777777" w:rsidTr="00B526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2019" w14:textId="77777777" w:rsidR="00B526F6" w:rsidRDefault="00B526F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547E" w14:textId="77777777" w:rsidR="00B526F6" w:rsidRDefault="00B526F6">
            <w:pPr>
              <w:pStyle w:val="TAH"/>
            </w:pPr>
            <w:r>
              <w:t>Number of RX antennas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57D0" w14:textId="77777777" w:rsidR="00B526F6" w:rsidRDefault="00B526F6">
            <w:pPr>
              <w:pStyle w:val="TAH"/>
            </w:pPr>
            <w:r>
              <w:t>Cyclic prefix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B1F0" w14:textId="77777777" w:rsidR="00B526F6" w:rsidRDefault="00B526F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02E7" w14:textId="77777777" w:rsidR="00B526F6" w:rsidRDefault="00B526F6">
            <w:pPr>
              <w:pStyle w:val="TAH"/>
            </w:pPr>
            <w:r>
              <w:t>Fraction of  maximum throughput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3307" w14:textId="77777777" w:rsidR="00B526F6" w:rsidRDefault="00B526F6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8EF3" w14:textId="77777777" w:rsidR="00B526F6" w:rsidRDefault="00B526F6">
            <w:pPr>
              <w:pStyle w:val="TAH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E056" w14:textId="77777777" w:rsidR="00B526F6" w:rsidRDefault="00B526F6">
            <w:pPr>
              <w:pStyle w:val="TAH"/>
            </w:pPr>
            <w:r>
              <w:t>SNR</w:t>
            </w:r>
          </w:p>
          <w:p w14:paraId="412817D6" w14:textId="77777777" w:rsidR="00B526F6" w:rsidRDefault="00B526F6">
            <w:pPr>
              <w:pStyle w:val="TAH"/>
            </w:pPr>
            <w:r>
              <w:t>(dB)</w:t>
            </w:r>
          </w:p>
        </w:tc>
      </w:tr>
      <w:tr w:rsidR="00B526F6" w14:paraId="350DA825" w14:textId="77777777" w:rsidTr="00B526F6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EF05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F46D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9C03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01FE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TDLB100-400 </w:t>
            </w:r>
            <w:r>
              <w:rPr>
                <w:rFonts w:cs="Arial"/>
              </w:rPr>
              <w:t>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72D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A9C1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3BA9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A77A" w14:textId="77777777" w:rsidR="00B526F6" w:rsidRDefault="00B526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[-2.</w:t>
            </w:r>
            <w:r>
              <w:rPr>
                <w:rFonts w:eastAsia="DengXian"/>
                <w:lang w:eastAsia="zh-CN"/>
              </w:rPr>
              <w:t>6</w:t>
            </w:r>
            <w:r>
              <w:rPr>
                <w:lang w:eastAsia="zh-CN"/>
              </w:rPr>
              <w:t>]</w:t>
            </w:r>
          </w:p>
        </w:tc>
      </w:tr>
      <w:tr w:rsidR="00B526F6" w14:paraId="660A46D7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6F74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9114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813C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B3E3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E42E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94F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F8C2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F315" w14:textId="77777777" w:rsidR="00B526F6" w:rsidRDefault="00B526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</w:t>
            </w:r>
            <w:r>
              <w:rPr>
                <w:rFonts w:eastAsia="DengXian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="DengXian"/>
                <w:lang w:eastAsia="zh-CN"/>
              </w:rPr>
              <w:t>2</w:t>
            </w:r>
            <w:r>
              <w:rPr>
                <w:lang w:eastAsia="zh-CN"/>
              </w:rPr>
              <w:t>]</w:t>
            </w:r>
          </w:p>
        </w:tc>
      </w:tr>
      <w:tr w:rsidR="00B526F6" w14:paraId="6AB94BD9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9A9F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8A8C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ECF6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538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0A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2AD0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3DBC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3CC6" w14:textId="77777777" w:rsidR="00B526F6" w:rsidRDefault="00B526F6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[-9.0]</w:t>
            </w:r>
          </w:p>
        </w:tc>
      </w:tr>
    </w:tbl>
    <w:p w14:paraId="619FAE74" w14:textId="77777777" w:rsidR="00B526F6" w:rsidRDefault="00B526F6" w:rsidP="00B526F6">
      <w:pPr>
        <w:rPr>
          <w:lang w:eastAsia="zh-CN"/>
        </w:rPr>
      </w:pPr>
    </w:p>
    <w:p w14:paraId="45F48430" w14:textId="77777777" w:rsidR="00B526F6" w:rsidRDefault="00B526F6" w:rsidP="00B526F6">
      <w:pPr>
        <w:pStyle w:val="TH"/>
        <w:rPr>
          <w:lang w:eastAsia="zh-CN"/>
        </w:rPr>
      </w:pPr>
      <w:r>
        <w:rPr>
          <w:lang w:eastAsia="ko-KR"/>
        </w:rPr>
        <w:t>Table 8.2.2.2-</w:t>
      </w:r>
      <w:r>
        <w:rPr>
          <w:lang w:eastAsia="zh-CN"/>
        </w:rPr>
        <w:t>4:</w:t>
      </w:r>
      <w:r>
        <w:rPr>
          <w:lang w:eastAsia="ko-KR"/>
        </w:rPr>
        <w:t xml:space="preserve">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B</w:t>
      </w:r>
      <w:r>
        <w:rPr>
          <w:lang w:eastAsia="ko-KR"/>
        </w:rPr>
        <w:t xml:space="preserve">, </w:t>
      </w:r>
      <w:r>
        <w:rPr>
          <w:lang w:eastAsia="zh-CN"/>
        </w:rPr>
        <w:t>10</w:t>
      </w:r>
      <w:r>
        <w:rPr>
          <w:lang w:eastAsia="ko-KR"/>
        </w:rPr>
        <w:t xml:space="preserve"> MHz channel bandwidth</w:t>
      </w:r>
      <w:r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B526F6" w14:paraId="65DCC847" w14:textId="77777777" w:rsidTr="00B526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FC6E" w14:textId="77777777" w:rsidR="00B526F6" w:rsidRDefault="00B526F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DD61" w14:textId="77777777" w:rsidR="00B526F6" w:rsidRDefault="00B526F6">
            <w:pPr>
              <w:pStyle w:val="TAH"/>
            </w:pPr>
            <w:r>
              <w:t>Number of RX antennas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AEC7" w14:textId="77777777" w:rsidR="00B526F6" w:rsidRDefault="00B526F6">
            <w:pPr>
              <w:pStyle w:val="TAH"/>
            </w:pPr>
            <w:r>
              <w:t>Cyclic prefix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C849" w14:textId="77777777" w:rsidR="00B526F6" w:rsidRDefault="00B526F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50A5" w14:textId="77777777" w:rsidR="00B526F6" w:rsidRDefault="00B526F6">
            <w:pPr>
              <w:pStyle w:val="TAH"/>
            </w:pPr>
            <w:r>
              <w:t>Fraction of maximum throughput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7F4B" w14:textId="77777777" w:rsidR="00B526F6" w:rsidRDefault="00B526F6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204F" w14:textId="77777777" w:rsidR="00B526F6" w:rsidRDefault="00B526F6">
            <w:pPr>
              <w:pStyle w:val="TAH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5C27" w14:textId="77777777" w:rsidR="00B526F6" w:rsidRDefault="00B526F6">
            <w:pPr>
              <w:pStyle w:val="TAH"/>
            </w:pPr>
            <w:r>
              <w:t>SNR</w:t>
            </w:r>
          </w:p>
          <w:p w14:paraId="48D31BC2" w14:textId="77777777" w:rsidR="00B526F6" w:rsidRDefault="00B526F6">
            <w:pPr>
              <w:pStyle w:val="TAH"/>
            </w:pPr>
            <w:r>
              <w:t>(dB)</w:t>
            </w:r>
          </w:p>
        </w:tc>
      </w:tr>
      <w:tr w:rsidR="00B526F6" w14:paraId="47E21CF9" w14:textId="77777777" w:rsidTr="00B526F6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2DB9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FB8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5F43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5DAA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11C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FDE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65C0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93565" w14:textId="77777777" w:rsidR="00B526F6" w:rsidRDefault="00B526F6">
            <w:pPr>
              <w:pStyle w:val="TAC"/>
              <w:rPr>
                <w:lang w:eastAsia="zh-CN"/>
              </w:rPr>
            </w:pPr>
            <w:r>
              <w:t>[-3.0]</w:t>
            </w:r>
          </w:p>
        </w:tc>
      </w:tr>
      <w:tr w:rsidR="00B526F6" w14:paraId="36644648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6445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8B33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FF17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EDDA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652A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D319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6AEF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083F" w14:textId="77777777" w:rsidR="00B526F6" w:rsidRDefault="00B526F6">
            <w:pPr>
              <w:pStyle w:val="TAC"/>
              <w:rPr>
                <w:lang w:eastAsia="zh-CN"/>
              </w:rPr>
            </w:pPr>
            <w:r>
              <w:t>[-6.3]</w:t>
            </w:r>
          </w:p>
        </w:tc>
      </w:tr>
      <w:tr w:rsidR="00B526F6" w14:paraId="3625448F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197D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3A860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4E28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21E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99A7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6E9D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59CB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BC01" w14:textId="77777777" w:rsidR="00B526F6" w:rsidRDefault="00B526F6">
            <w:pPr>
              <w:pStyle w:val="TAC"/>
              <w:rPr>
                <w:lang w:eastAsia="zh-CN"/>
              </w:rPr>
            </w:pPr>
            <w:r>
              <w:t>[-9.1]</w:t>
            </w:r>
          </w:p>
        </w:tc>
      </w:tr>
    </w:tbl>
    <w:p w14:paraId="4EC405C1" w14:textId="77777777" w:rsidR="00B526F6" w:rsidRDefault="00B526F6" w:rsidP="00B526F6"/>
    <w:bookmarkEnd w:id="1"/>
    <w:p w14:paraId="1D63A053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120A5683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</w:p>
    <w:p w14:paraId="3C674201" w14:textId="3E0848D8" w:rsidR="002D02E2" w:rsidRPr="00326166" w:rsidRDefault="00326166" w:rsidP="00326166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Start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second </w:t>
      </w:r>
      <w:r>
        <w:rPr>
          <w:i/>
          <w:iCs/>
          <w:noProof/>
          <w:color w:val="0000FF"/>
        </w:rPr>
        <w:t>change &gt;</w:t>
      </w:r>
    </w:p>
    <w:p w14:paraId="34F9D946" w14:textId="77777777" w:rsidR="005D2E24" w:rsidRDefault="005D2E24" w:rsidP="005D2E24">
      <w:pPr>
        <w:pStyle w:val="4"/>
        <w:rPr>
          <w:lang w:eastAsia="zh-CN"/>
        </w:rPr>
      </w:pPr>
      <w:bookmarkStart w:id="2" w:name="_Toc13079914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ab/>
        <w:t xml:space="preserve">Requirements for PUSCH with transform </w:t>
      </w:r>
      <w:proofErr w:type="spellStart"/>
      <w:r>
        <w:rPr>
          <w:lang w:eastAsia="ko-KR"/>
        </w:rPr>
        <w:t>precoding</w:t>
      </w:r>
      <w:proofErr w:type="spellEnd"/>
      <w:r>
        <w:rPr>
          <w:lang w:eastAsia="ko-KR"/>
        </w:rPr>
        <w:t xml:space="preserve"> </w:t>
      </w:r>
      <w:r>
        <w:rPr>
          <w:lang w:eastAsia="zh-CN"/>
        </w:rPr>
        <w:t>enabled</w:t>
      </w:r>
      <w:bookmarkEnd w:id="2"/>
    </w:p>
    <w:p w14:paraId="7011175C" w14:textId="77777777" w:rsidR="005D2E24" w:rsidRDefault="005D2E24" w:rsidP="005D2E24">
      <w:pPr>
        <w:pStyle w:val="5"/>
      </w:pPr>
      <w:bookmarkStart w:id="3" w:name="_Toc13079915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</w:t>
      </w:r>
      <w:r>
        <w:t>.1</w:t>
      </w:r>
      <w:r>
        <w:tab/>
        <w:t>General</w:t>
      </w:r>
      <w:bookmarkEnd w:id="3"/>
    </w:p>
    <w:p w14:paraId="5ABA28D2" w14:textId="77777777" w:rsidR="005D2E24" w:rsidRDefault="005D2E24" w:rsidP="005D2E24">
      <w:r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32BCD8A1" w14:textId="77777777" w:rsidR="005D2E24" w:rsidRDefault="005D2E24" w:rsidP="005D2E24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</w:t>
      </w:r>
      <w:r>
        <w:t>.1-1: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27"/>
        <w:gridCol w:w="3892"/>
        <w:gridCol w:w="3737"/>
      </w:tblGrid>
      <w:tr w:rsidR="005D2E24" w14:paraId="71840230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F7840" w14:textId="77777777" w:rsidR="005D2E24" w:rsidRDefault="005D2E24">
            <w:pPr>
              <w:pStyle w:val="TAH"/>
            </w:pPr>
            <w:r>
              <w:t>Parameter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44E7F8" w14:textId="77777777" w:rsidR="005D2E24" w:rsidRDefault="005D2E24">
            <w:pPr>
              <w:pStyle w:val="TAH"/>
            </w:pPr>
            <w:r>
              <w:t>Value</w:t>
            </w:r>
          </w:p>
        </w:tc>
      </w:tr>
      <w:tr w:rsidR="005D2E24" w14:paraId="13080254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4D742" w14:textId="77777777" w:rsidR="005D2E24" w:rsidRDefault="005D2E24">
            <w:pPr>
              <w:pStyle w:val="TAL"/>
            </w:pPr>
            <w:r>
              <w:t xml:space="preserve">Transform </w:t>
            </w:r>
            <w:proofErr w:type="spellStart"/>
            <w:r>
              <w:t>precoding</w:t>
            </w:r>
            <w:proofErr w:type="spellEnd"/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D2E781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</w:tr>
      <w:tr w:rsidR="005D2E24" w14:paraId="073337F6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E086A" w14:textId="77777777" w:rsidR="005D2E24" w:rsidRDefault="005D2E24">
            <w:pPr>
              <w:pStyle w:val="TAL"/>
            </w:pPr>
            <w:r>
              <w:t>Uplink</w:t>
            </w:r>
            <w:r>
              <w:rPr>
                <w:lang w:eastAsia="zh-CN"/>
              </w:rPr>
              <w:t>-</w:t>
            </w:r>
            <w:r>
              <w:t>downlink allocation for TDD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A5A852" w14:textId="77777777" w:rsidR="005D2E24" w:rsidRDefault="005D2E24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60 kHz and 120kHz SCS:</w:t>
            </w:r>
          </w:p>
          <w:p w14:paraId="27371527" w14:textId="77777777" w:rsidR="005D2E24" w:rsidRDefault="005D2E24">
            <w:pPr>
              <w:pStyle w:val="TAC"/>
            </w:pPr>
            <w:r>
              <w:rPr>
                <w:rFonts w:eastAsia="Malgun Gothic" w:cs="Arial"/>
              </w:rPr>
              <w:t>3D1S1U, S=10D:2G:2U</w:t>
            </w:r>
          </w:p>
        </w:tc>
      </w:tr>
      <w:tr w:rsidR="005D2E24" w14:paraId="60112D1F" w14:textId="77777777" w:rsidTr="005D2E24">
        <w:trPr>
          <w:jc w:val="center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69416" w14:textId="77777777" w:rsidR="005D2E24" w:rsidRDefault="005D2E24">
            <w:pPr>
              <w:pStyle w:val="TAL"/>
            </w:pPr>
            <w:r>
              <w:t>HARQ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9BE0EA" w14:textId="77777777" w:rsidR="005D2E24" w:rsidRDefault="005D2E24">
            <w:pPr>
              <w:pStyle w:val="TAL"/>
            </w:pPr>
            <w:r>
              <w:t>Maximum number of HARQ transmissions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105170" w14:textId="77777777" w:rsidR="005D2E24" w:rsidRDefault="005D2E24">
            <w:pPr>
              <w:pStyle w:val="TAC"/>
            </w:pPr>
            <w:r>
              <w:t>4</w:t>
            </w:r>
          </w:p>
        </w:tc>
      </w:tr>
      <w:tr w:rsidR="005D2E24" w14:paraId="020D9BAC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FCECA2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ECBAF" w14:textId="77777777" w:rsidR="005D2E24" w:rsidRDefault="005D2E24">
            <w:pPr>
              <w:pStyle w:val="TAL"/>
            </w:pPr>
            <w:r>
              <w:t>RV sequence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A8C154" w14:textId="77777777" w:rsidR="005D2E24" w:rsidRDefault="005D2E24">
            <w:pPr>
              <w:pStyle w:val="TAC"/>
            </w:pPr>
            <w:r>
              <w:rPr>
                <w:lang w:val="fr-FR"/>
              </w:rPr>
              <w:t>0, 2, 3, 1</w:t>
            </w:r>
          </w:p>
        </w:tc>
      </w:tr>
      <w:tr w:rsidR="005D2E24" w14:paraId="17977AC5" w14:textId="77777777" w:rsidTr="005D2E24">
        <w:trPr>
          <w:jc w:val="center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9B507" w14:textId="77777777" w:rsidR="005D2E24" w:rsidRDefault="005D2E24">
            <w:pPr>
              <w:pStyle w:val="TAL"/>
            </w:pPr>
            <w:r>
              <w:t>DM-RS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2B970" w14:textId="77777777" w:rsidR="005D2E24" w:rsidRDefault="005D2E24">
            <w:pPr>
              <w:pStyle w:val="TAL"/>
            </w:pPr>
            <w:r>
              <w:t>DM-RS configuration type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D1041C" w14:textId="77777777" w:rsidR="005D2E24" w:rsidRDefault="005D2E24">
            <w:pPr>
              <w:pStyle w:val="TAC"/>
            </w:pPr>
            <w:r>
              <w:t>1</w:t>
            </w:r>
          </w:p>
        </w:tc>
      </w:tr>
      <w:tr w:rsidR="005D2E24" w14:paraId="516A2251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4D8DD1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4651E3" w14:textId="77777777" w:rsidR="005D2E24" w:rsidRDefault="005D2E24">
            <w:pPr>
              <w:pStyle w:val="TAL"/>
            </w:pPr>
            <w:r>
              <w:t>DM-RS duration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C02577" w14:textId="77777777" w:rsidR="005D2E24" w:rsidRDefault="005D2E24">
            <w:pPr>
              <w:pStyle w:val="TAC"/>
            </w:pPr>
            <w:r>
              <w:t>single-symbol DM-RS</w:t>
            </w:r>
          </w:p>
        </w:tc>
      </w:tr>
      <w:tr w:rsidR="005D2E24" w14:paraId="4CFBD855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B36054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836DBA" w14:textId="77777777" w:rsidR="005D2E24" w:rsidRDefault="005D2E24">
            <w:pPr>
              <w:pStyle w:val="TAL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15521D" w14:textId="77777777" w:rsidR="005D2E24" w:rsidRDefault="005D2E24">
            <w:pPr>
              <w:pStyle w:val="TAC"/>
            </w:pPr>
            <w:r>
              <w:rPr>
                <w:rFonts w:cs="Arial"/>
              </w:rPr>
              <w:t>pos</w:t>
            </w:r>
            <w:r>
              <w:t xml:space="preserve">0, </w:t>
            </w:r>
            <w:r>
              <w:rPr>
                <w:rFonts w:cs="Arial"/>
              </w:rPr>
              <w:t>pos</w:t>
            </w:r>
            <w:r>
              <w:t>1</w:t>
            </w:r>
          </w:p>
        </w:tc>
      </w:tr>
      <w:tr w:rsidR="005D2E24" w14:paraId="0A7298B1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A71EC0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53AC7A" w14:textId="77777777" w:rsidR="005D2E24" w:rsidRDefault="005D2E24">
            <w:pPr>
              <w:pStyle w:val="TAL"/>
            </w:pPr>
            <w:r>
              <w:t>Number of DM-RS CDM group(s) without data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0CA069" w14:textId="77777777" w:rsidR="005D2E24" w:rsidRDefault="005D2E24">
            <w:pPr>
              <w:pStyle w:val="TAC"/>
            </w:pPr>
            <w:r>
              <w:t>2</w:t>
            </w:r>
          </w:p>
        </w:tc>
      </w:tr>
      <w:tr w:rsidR="005D2E24" w14:paraId="0D0A543C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5868C8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B8C07B" w14:textId="77777777" w:rsidR="005D2E24" w:rsidRDefault="005D2E24">
            <w:pPr>
              <w:pStyle w:val="TAL"/>
            </w:pPr>
            <w:r>
              <w:t>Ratio of PUSCH EPRE to DM-RS EPRE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BD2A3D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 dB</w:t>
            </w:r>
          </w:p>
        </w:tc>
      </w:tr>
      <w:tr w:rsidR="005D2E24" w14:paraId="66620487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E2ED4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675B3A" w14:textId="77777777" w:rsidR="005D2E24" w:rsidRDefault="005D2E24">
            <w:pPr>
              <w:pStyle w:val="TAL"/>
            </w:pPr>
            <w:r>
              <w:t>DM-RS port(s)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237C3D" w14:textId="77777777" w:rsidR="005D2E24" w:rsidRDefault="005D2E24">
            <w:pPr>
              <w:pStyle w:val="TAC"/>
            </w:pPr>
            <w:r>
              <w:t>0</w:t>
            </w:r>
          </w:p>
        </w:tc>
      </w:tr>
      <w:tr w:rsidR="005D2E24" w14:paraId="04870EC4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549D1D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C34DC" w14:textId="77777777" w:rsidR="005D2E24" w:rsidRDefault="005D2E24">
            <w:pPr>
              <w:pStyle w:val="TAL"/>
            </w:pPr>
            <w:r>
              <w:t>DM-RS sequence generation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248ECC" w14:textId="77777777" w:rsidR="005D2E24" w:rsidRDefault="005D2E24">
            <w:pPr>
              <w:pStyle w:val="TAC"/>
            </w:pPr>
            <w:r>
              <w:rPr>
                <w:rFonts w:eastAsia="Times New Roman"/>
              </w:rPr>
              <w:t>N</w:t>
            </w:r>
            <w:r>
              <w:rPr>
                <w:rFonts w:eastAsia="Times New Roman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t xml:space="preserve">=0, </w:t>
            </w:r>
            <w:r>
              <w:rPr>
                <w:rFonts w:eastAsia="Malgun Gothic" w:cs="Arial"/>
              </w:rPr>
              <w:t>group hopping and sequence hopping are disabled</w:t>
            </w:r>
          </w:p>
        </w:tc>
      </w:tr>
      <w:tr w:rsidR="005D2E24" w14:paraId="11A58743" w14:textId="77777777" w:rsidTr="005D2E24">
        <w:trPr>
          <w:jc w:val="center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E22D6" w14:textId="77777777" w:rsidR="005D2E24" w:rsidRDefault="005D2E24">
            <w:pPr>
              <w:pStyle w:val="TAL"/>
            </w:pPr>
            <w:r>
              <w:t>Time domain resource assignment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B36F8" w14:textId="77777777" w:rsidR="005D2E24" w:rsidRDefault="005D2E24">
            <w:pPr>
              <w:pStyle w:val="TAL"/>
            </w:pPr>
            <w:r>
              <w:t>PUSCH mapping type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98B006" w14:textId="77777777" w:rsidR="005D2E24" w:rsidRDefault="005D2E24">
            <w:pPr>
              <w:pStyle w:val="TAC"/>
            </w:pPr>
            <w:r>
              <w:t>B</w:t>
            </w:r>
          </w:p>
        </w:tc>
      </w:tr>
      <w:tr w:rsidR="005D2E24" w14:paraId="17C15D0D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42C7D8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96D48" w14:textId="77777777" w:rsidR="005D2E24" w:rsidRDefault="005D2E24">
            <w:pPr>
              <w:pStyle w:val="TAL"/>
            </w:pPr>
            <w:r>
              <w:t>Start symbol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E22564" w14:textId="77777777" w:rsidR="005D2E24" w:rsidRDefault="005D2E24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0 </w:t>
            </w:r>
          </w:p>
        </w:tc>
      </w:tr>
      <w:tr w:rsidR="005D2E24" w14:paraId="5E63ADC0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1B689A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8D494" w14:textId="77777777" w:rsidR="005D2E24" w:rsidRDefault="005D2E24">
            <w:pPr>
              <w:pStyle w:val="TAL"/>
            </w:pPr>
            <w:r>
              <w:t>Allocation length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501C8A" w14:textId="77777777" w:rsidR="005D2E24" w:rsidRDefault="005D2E24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10 </w:t>
            </w:r>
          </w:p>
        </w:tc>
      </w:tr>
      <w:tr w:rsidR="005D2E24" w14:paraId="7A9D986E" w14:textId="77777777" w:rsidTr="005D2E24">
        <w:trPr>
          <w:jc w:val="center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D93DD" w14:textId="77777777" w:rsidR="005D2E24" w:rsidRDefault="005D2E24">
            <w:pPr>
              <w:pStyle w:val="TAL"/>
            </w:pPr>
            <w:r>
              <w:t>Frequency domain resource assignment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E5B73" w14:textId="77777777" w:rsidR="005D2E24" w:rsidRDefault="005D2E24">
            <w:pPr>
              <w:pStyle w:val="TAL"/>
            </w:pPr>
            <w:r>
              <w:t>RB assignment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3746A3" w14:textId="77777777" w:rsidR="005D2E24" w:rsidRDefault="005D2E24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30</w:t>
            </w:r>
            <w:r>
              <w:rPr>
                <w:lang w:eastAsia="zh-CN"/>
              </w:rPr>
              <w:t xml:space="preserve"> PRBs in the middle of the test bandwidth</w:t>
            </w:r>
          </w:p>
        </w:tc>
      </w:tr>
      <w:tr w:rsidR="005D2E24" w14:paraId="13D6F4B8" w14:textId="77777777" w:rsidTr="005D2E24">
        <w:trPr>
          <w:trHeight w:val="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ED9D2B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31F8F" w14:textId="77777777" w:rsidR="005D2E24" w:rsidRDefault="005D2E24">
            <w:pPr>
              <w:pStyle w:val="TAL"/>
            </w:pPr>
            <w:r>
              <w:t>Frequency hopping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CE9FD7" w14:textId="77777777" w:rsidR="005D2E24" w:rsidRDefault="005D2E24">
            <w:pPr>
              <w:pStyle w:val="TAC"/>
            </w:pPr>
            <w:r>
              <w:t>Disabled</w:t>
            </w:r>
          </w:p>
        </w:tc>
      </w:tr>
      <w:tr w:rsidR="005D2E24" w14:paraId="4FDDB431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76E2D4" w14:textId="77777777" w:rsidR="005D2E24" w:rsidRDefault="005D2E24">
            <w:pPr>
              <w:pStyle w:val="TAL"/>
            </w:pPr>
            <w:r>
              <w:t>Code block group based PUSCH transmission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3E8AA65" w14:textId="77777777" w:rsidR="005D2E24" w:rsidRDefault="005D2E24">
            <w:pPr>
              <w:pStyle w:val="TAC"/>
            </w:pPr>
            <w:r>
              <w:t>Disabled</w:t>
            </w:r>
          </w:p>
        </w:tc>
      </w:tr>
      <w:tr w:rsidR="005D2E24" w14:paraId="4550F846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7568AEE" w14:textId="77777777" w:rsidR="005D2E24" w:rsidRDefault="005D2E24">
            <w:pPr>
              <w:pStyle w:val="TAL"/>
            </w:pPr>
            <w:r>
              <w:rPr>
                <w:lang w:eastAsia="zh-CN"/>
              </w:rPr>
              <w:t>PT-RS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C78BF" w14:textId="77777777" w:rsidR="005D2E24" w:rsidRDefault="005D2E24">
            <w:pPr>
              <w:pStyle w:val="TAC"/>
            </w:pPr>
            <w:r>
              <w:t>Not configured</w:t>
            </w:r>
          </w:p>
        </w:tc>
      </w:tr>
    </w:tbl>
    <w:p w14:paraId="4E517ACF" w14:textId="77777777" w:rsidR="005D2E24" w:rsidRDefault="005D2E24" w:rsidP="005D2E24"/>
    <w:p w14:paraId="26E127D3" w14:textId="77777777" w:rsidR="005D2E24" w:rsidRDefault="005D2E24" w:rsidP="005D2E24">
      <w:pPr>
        <w:pStyle w:val="5"/>
        <w:rPr>
          <w:rFonts w:eastAsia="Malgun Gothic"/>
        </w:rPr>
      </w:pPr>
      <w:bookmarkStart w:id="4" w:name="_Toc13079916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tab/>
      </w:r>
      <w:r>
        <w:rPr>
          <w:lang w:eastAsia="ko-KR"/>
        </w:rPr>
        <w:t>Minimum</w:t>
      </w:r>
      <w:r>
        <w:rPr>
          <w:rFonts w:eastAsia="Malgun Gothic"/>
        </w:rPr>
        <w:t xml:space="preserve"> requirements</w:t>
      </w:r>
      <w:bookmarkEnd w:id="4"/>
    </w:p>
    <w:p w14:paraId="26C18E37" w14:textId="77777777" w:rsidR="005D2E24" w:rsidRDefault="005D2E24" w:rsidP="005D2E24">
      <w:pPr>
        <w:rPr>
          <w:lang w:eastAsia="zh-CN"/>
        </w:rPr>
      </w:pPr>
      <w:r>
        <w:t xml:space="preserve">The throughput shall be equal to or larger than the fraction of maximum throughput stated in the </w:t>
      </w:r>
      <w:proofErr w:type="gramStart"/>
      <w:r>
        <w:t>tables</w:t>
      </w:r>
      <w:proofErr w:type="gramEnd"/>
      <w:r>
        <w:t xml:space="preserve"> </w:t>
      </w:r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t xml:space="preserve">-1 to </w:t>
      </w:r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t>-</w:t>
      </w:r>
      <w:r>
        <w:rPr>
          <w:lang w:eastAsia="zh-CN"/>
        </w:rPr>
        <w:t>2</w:t>
      </w:r>
      <w:r>
        <w:t xml:space="preserve"> at the given SNR.</w:t>
      </w:r>
    </w:p>
    <w:p w14:paraId="6A798F2C" w14:textId="77777777" w:rsidR="005D2E24" w:rsidRDefault="005D2E24" w:rsidP="005D2E24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rPr>
          <w:lang w:eastAsia="ko-KR"/>
        </w:rPr>
        <w:t>-1: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B</w:t>
      </w:r>
      <w:r>
        <w:t>, 5</w:t>
      </w:r>
      <w:r>
        <w:rPr>
          <w:lang w:eastAsia="zh-CN"/>
        </w:rPr>
        <w:t>0</w:t>
      </w:r>
      <w:r>
        <w:t xml:space="preserve"> MHz Channel Bandwidth</w:t>
      </w:r>
      <w:r>
        <w:rPr>
          <w:lang w:eastAsia="zh-CN"/>
        </w:rPr>
        <w:t>, 60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1"/>
        <w:gridCol w:w="851"/>
        <w:gridCol w:w="1608"/>
        <w:gridCol w:w="1176"/>
        <w:gridCol w:w="1328"/>
        <w:gridCol w:w="1381"/>
        <w:gridCol w:w="992"/>
      </w:tblGrid>
      <w:tr w:rsidR="005D2E24" w14:paraId="2877225A" w14:textId="77777777" w:rsidTr="005D2E2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77DB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 xml:space="preserve">Number of </w:t>
            </w: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</w:rPr>
              <w:t>X antennas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E379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8DC5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Cyclic prefix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9F39" w14:textId="77777777" w:rsidR="005D2E24" w:rsidRDefault="005D2E24">
            <w:pPr>
              <w:pStyle w:val="TAH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Propagation conditions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rFonts w:eastAsia="宋体"/>
                <w:lang w:val="fr-FR"/>
              </w:rPr>
              <w:t xml:space="preserve">and </w:t>
            </w:r>
            <w:r>
              <w:rPr>
                <w:rFonts w:eastAsia="宋体"/>
                <w:lang w:val="fr-FR" w:eastAsia="zh-CN"/>
              </w:rPr>
              <w:t>c</w:t>
            </w:r>
            <w:r>
              <w:rPr>
                <w:rFonts w:eastAsia="宋体"/>
                <w:lang w:val="fr-FR"/>
              </w:rPr>
              <w:t xml:space="preserve">orrelation </w:t>
            </w:r>
            <w:r>
              <w:rPr>
                <w:rFonts w:eastAsia="宋体"/>
                <w:lang w:val="fr-FR" w:eastAsia="zh-CN"/>
              </w:rPr>
              <w:t>m</w:t>
            </w:r>
            <w:r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33B0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A294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FRC</w:t>
            </w:r>
            <w:r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F815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2241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SNR</w:t>
            </w:r>
          </w:p>
          <w:p w14:paraId="381C15A5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cs="Arial"/>
              </w:rPr>
              <w:t>(dB)</w:t>
            </w:r>
          </w:p>
        </w:tc>
      </w:tr>
      <w:tr w:rsidR="005D2E24" w14:paraId="72738803" w14:textId="77777777" w:rsidTr="005D2E24">
        <w:trPr>
          <w:trHeight w:val="88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8E24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E4CD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71B3" w14:textId="77777777" w:rsidR="005D2E24" w:rsidRDefault="005D2E24">
            <w:pPr>
              <w:pStyle w:val="TAC"/>
              <w:rPr>
                <w:rFonts w:eastAsia="宋体"/>
              </w:rPr>
            </w:pPr>
            <w:r>
              <w:t>Normal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C926" w14:textId="77777777" w:rsidR="005D2E24" w:rsidRDefault="005D2E24">
            <w:pPr>
              <w:pStyle w:val="TAC"/>
              <w:rPr>
                <w:rFonts w:eastAsia="宋体"/>
              </w:rPr>
            </w:pPr>
            <w:r>
              <w:t>TDLA30-300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B103" w14:textId="77777777" w:rsidR="005D2E24" w:rsidRDefault="005D2E24">
            <w:pPr>
              <w:pStyle w:val="TAC"/>
              <w:rPr>
                <w:rFonts w:eastAsia="宋体"/>
              </w:rPr>
            </w:pPr>
            <w:r>
              <w:t>70 %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6A3D1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G-FR2-A3-11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8010" w14:textId="77777777" w:rsidR="005D2E24" w:rsidRDefault="005D2E24">
            <w:pPr>
              <w:pStyle w:val="TAC"/>
              <w:rPr>
                <w:rFonts w:eastAsia="宋体"/>
              </w:rPr>
            </w:pPr>
            <w:r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B84F" w14:textId="77777777" w:rsidR="005D2E24" w:rsidRDefault="005D2E24">
            <w:pPr>
              <w:pStyle w:val="TAC"/>
              <w:rPr>
                <w:rFonts w:eastAsia="宋体"/>
              </w:rPr>
            </w:pPr>
            <w:r>
              <w:t>[-1.</w:t>
            </w:r>
            <w:r>
              <w:rPr>
                <w:rFonts w:eastAsia="DengXian"/>
                <w:lang w:eastAsia="zh-CN"/>
              </w:rPr>
              <w:t>8</w:t>
            </w:r>
            <w:r>
              <w:t>]</w:t>
            </w:r>
          </w:p>
        </w:tc>
      </w:tr>
      <w:tr w:rsidR="005D2E24" w14:paraId="791505BA" w14:textId="77777777" w:rsidTr="005D2E24">
        <w:trPr>
          <w:trHeight w:val="87"/>
          <w:jc w:val="center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C8B5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BE12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64BF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D3AC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30A0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1402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G-FR2-A3-23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7F2B" w14:textId="77777777" w:rsidR="005D2E24" w:rsidRDefault="005D2E24">
            <w:pPr>
              <w:pStyle w:val="TAC"/>
              <w:rPr>
                <w:rFonts w:eastAsia="宋体"/>
              </w:rPr>
            </w:pPr>
            <w:r>
              <w:t>pos</w:t>
            </w:r>
            <w:r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8AC8" w14:textId="77777777" w:rsidR="005D2E24" w:rsidRDefault="005D2E24">
            <w:pPr>
              <w:pStyle w:val="TAC"/>
              <w:rPr>
                <w:rFonts w:eastAsia="宋体"/>
              </w:rPr>
            </w:pPr>
            <w:r>
              <w:t>[-1.</w:t>
            </w:r>
            <w:r>
              <w:rPr>
                <w:rFonts w:eastAsia="DengXian"/>
                <w:lang w:eastAsia="zh-CN"/>
              </w:rPr>
              <w:t>9</w:t>
            </w:r>
            <w:r>
              <w:t>]</w:t>
            </w:r>
          </w:p>
        </w:tc>
      </w:tr>
    </w:tbl>
    <w:p w14:paraId="3689A011" w14:textId="77777777" w:rsidR="005D2E24" w:rsidRDefault="005D2E24" w:rsidP="005D2E24">
      <w:pPr>
        <w:rPr>
          <w:lang w:eastAsia="zh-CN"/>
        </w:rPr>
      </w:pPr>
    </w:p>
    <w:p w14:paraId="58CE6A71" w14:textId="77777777" w:rsidR="005D2E24" w:rsidRDefault="005D2E24" w:rsidP="005D2E24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rPr>
          <w:lang w:eastAsia="ko-KR"/>
        </w:rPr>
        <w:t>-</w:t>
      </w:r>
      <w:r>
        <w:rPr>
          <w:lang w:eastAsia="zh-CN"/>
        </w:rPr>
        <w:t>2:</w:t>
      </w:r>
      <w:r>
        <w:rPr>
          <w:lang w:eastAsia="ko-KR"/>
        </w:rPr>
        <w:t xml:space="preserve">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B</w:t>
      </w:r>
      <w:r>
        <w:t xml:space="preserve">, </w:t>
      </w:r>
      <w:r>
        <w:rPr>
          <w:lang w:eastAsia="zh-CN"/>
        </w:rPr>
        <w:t>50</w:t>
      </w:r>
      <w:r>
        <w:t xml:space="preserve"> MHz Channel Bandwidth</w:t>
      </w:r>
      <w:r>
        <w:rPr>
          <w:lang w:eastAsia="zh-CN"/>
        </w:rPr>
        <w:t>, 120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1"/>
        <w:gridCol w:w="851"/>
        <w:gridCol w:w="1608"/>
        <w:gridCol w:w="1176"/>
        <w:gridCol w:w="1328"/>
        <w:gridCol w:w="1381"/>
        <w:gridCol w:w="992"/>
      </w:tblGrid>
      <w:tr w:rsidR="005D2E24" w14:paraId="01008BA4" w14:textId="77777777" w:rsidTr="005D2E2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48B9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 xml:space="preserve">Number of </w:t>
            </w: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</w:rPr>
              <w:t>X antennas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8241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AF10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Cyclic prefix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D32D" w14:textId="77777777" w:rsidR="005D2E24" w:rsidRDefault="005D2E24">
            <w:pPr>
              <w:pStyle w:val="TAH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Propagation conditions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rFonts w:eastAsia="宋体"/>
                <w:lang w:val="fr-FR"/>
              </w:rPr>
              <w:t xml:space="preserve">and </w:t>
            </w:r>
            <w:r>
              <w:rPr>
                <w:rFonts w:eastAsia="宋体"/>
                <w:lang w:val="fr-FR" w:eastAsia="zh-CN"/>
              </w:rPr>
              <w:t>c</w:t>
            </w:r>
            <w:r>
              <w:rPr>
                <w:rFonts w:eastAsia="宋体"/>
                <w:lang w:val="fr-FR"/>
              </w:rPr>
              <w:t xml:space="preserve">orrelation </w:t>
            </w:r>
            <w:r>
              <w:rPr>
                <w:rFonts w:eastAsia="宋体"/>
                <w:lang w:val="fr-FR" w:eastAsia="zh-CN"/>
              </w:rPr>
              <w:t>m</w:t>
            </w:r>
            <w:r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416F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223B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FRC</w:t>
            </w:r>
            <w:r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0249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5DA0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SNR</w:t>
            </w:r>
          </w:p>
          <w:p w14:paraId="1A6071F5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cs="Arial"/>
              </w:rPr>
              <w:t>(dB)</w:t>
            </w:r>
          </w:p>
        </w:tc>
      </w:tr>
      <w:tr w:rsidR="005D2E24" w14:paraId="32ECFFC9" w14:textId="77777777" w:rsidTr="005D2E24">
        <w:trPr>
          <w:trHeight w:val="105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B892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7009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FB0C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Normal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E190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TDLA30-300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21DC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70 %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D8E1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G-FR2-A3-12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EF0E" w14:textId="77777777" w:rsidR="005D2E24" w:rsidRDefault="005D2E24">
            <w:pPr>
              <w:pStyle w:val="TAC"/>
              <w:rPr>
                <w:rFonts w:eastAsia="宋体"/>
              </w:rPr>
            </w:pPr>
            <w:r>
              <w:t>pos</w:t>
            </w:r>
            <w:r>
              <w:rPr>
                <w:rFonts w:eastAsia="宋体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B238" w14:textId="77777777" w:rsidR="005D2E24" w:rsidRDefault="005D2E24">
            <w:pPr>
              <w:pStyle w:val="TAC"/>
              <w:rPr>
                <w:rFonts w:eastAsia="宋体"/>
              </w:rPr>
            </w:pPr>
            <w:r>
              <w:t>[-1.</w:t>
            </w:r>
            <w:r>
              <w:rPr>
                <w:rFonts w:eastAsia="DengXian"/>
                <w:lang w:eastAsia="zh-CN"/>
              </w:rPr>
              <w:t>8</w:t>
            </w:r>
            <w:r>
              <w:t xml:space="preserve">] </w:t>
            </w:r>
          </w:p>
        </w:tc>
      </w:tr>
      <w:tr w:rsidR="005D2E24" w14:paraId="69613561" w14:textId="77777777" w:rsidTr="005D2E24">
        <w:trPr>
          <w:trHeight w:val="105"/>
          <w:jc w:val="center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9C02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D857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2C65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C74E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C00B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557E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G-FR2-A3-24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810B" w14:textId="77777777" w:rsidR="005D2E24" w:rsidRDefault="005D2E24">
            <w:pPr>
              <w:pStyle w:val="TAC"/>
              <w:rPr>
                <w:rFonts w:eastAsia="宋体"/>
              </w:rPr>
            </w:pPr>
            <w:r>
              <w:t>pos</w:t>
            </w:r>
            <w:r>
              <w:rPr>
                <w:rFonts w:eastAsia="宋体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344D" w14:textId="77777777" w:rsidR="005D2E24" w:rsidRDefault="005D2E24">
            <w:pPr>
              <w:pStyle w:val="TAC"/>
              <w:rPr>
                <w:rFonts w:eastAsia="宋体"/>
              </w:rPr>
            </w:pPr>
            <w:r>
              <w:t>[-1.</w:t>
            </w:r>
            <w:r>
              <w:rPr>
                <w:rFonts w:eastAsia="DengXian"/>
                <w:lang w:eastAsia="zh-CN"/>
              </w:rPr>
              <w:t>9</w:t>
            </w:r>
            <w:r>
              <w:t>]</w:t>
            </w:r>
          </w:p>
        </w:tc>
      </w:tr>
    </w:tbl>
    <w:p w14:paraId="5149A80C" w14:textId="77777777" w:rsidR="005D2E24" w:rsidRDefault="005D2E24" w:rsidP="005D2E24">
      <w:pPr>
        <w:rPr>
          <w:noProof/>
        </w:rPr>
      </w:pPr>
    </w:p>
    <w:p w14:paraId="5CD899E4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second </w:t>
      </w:r>
      <w:r>
        <w:rPr>
          <w:i/>
          <w:iCs/>
          <w:noProof/>
          <w:color w:val="0000FF"/>
        </w:rPr>
        <w:t>change &gt;</w:t>
      </w:r>
    </w:p>
    <w:p w14:paraId="379EA97B" w14:textId="77777777" w:rsidR="00326166" w:rsidRPr="00326166" w:rsidRDefault="00326166" w:rsidP="00326166">
      <w:pPr>
        <w:rPr>
          <w:rFonts w:eastAsia="等线"/>
          <w:noProof/>
          <w:lang w:eastAsia="zh-CN"/>
        </w:rPr>
      </w:pPr>
    </w:p>
    <w:sectPr w:rsidR="00326166" w:rsidRPr="00326166" w:rsidSect="00326166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2D6E6C" w14:textId="77777777" w:rsidR="003F482F" w:rsidRDefault="003F482F">
      <w:r>
        <w:separator/>
      </w:r>
    </w:p>
  </w:endnote>
  <w:endnote w:type="continuationSeparator" w:id="0">
    <w:p w14:paraId="09603E3E" w14:textId="77777777" w:rsidR="003F482F" w:rsidRDefault="003F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7FC33F" w14:textId="77777777" w:rsidR="008C225A" w:rsidRDefault="008C225A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8712D" w14:textId="77777777" w:rsidR="003F482F" w:rsidRDefault="003F482F">
      <w:r>
        <w:separator/>
      </w:r>
    </w:p>
  </w:footnote>
  <w:footnote w:type="continuationSeparator" w:id="0">
    <w:p w14:paraId="71527474" w14:textId="77777777" w:rsidR="003F482F" w:rsidRDefault="003F4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45DFF" w14:textId="77777777" w:rsidR="00BC65F6" w:rsidRDefault="00BC65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2CFF50" w14:textId="77777777" w:rsidR="008C225A" w:rsidRDefault="008C225A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C4F70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8C225A" w:rsidRPr="005A07C7" w:rsidRDefault="008C225A" w:rsidP="005A07C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4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3319 Removal unused definition">
    <w15:presenceInfo w15:providerId="None" w15:userId="R4-1903319 Removal unused definition"/>
  </w15:person>
  <w15:person w15:author="R4-1903105 Corrections terminology - editorials">
    <w15:presenceInfo w15:providerId="None" w15:userId="R4-1903105 Corrections terminology - editorials"/>
  </w15:person>
  <w15:person w15:author="Rapporteur">
    <w15:presenceInfo w15:providerId="None" w15:userId="Rapporteur"/>
  </w15:person>
  <w15:person w15:author="R4-1903836 Correction multi-band operation (4.8)">
    <w15:presenceInfo w15:providerId="None" w15:userId="R4-1903836 Correction multi-band operation (4.8)"/>
  </w15:person>
  <w15:person w15:author="R4-1905126  TAE requirements">
    <w15:presenceInfo w15:providerId="None" w15:userId="R4-1905126  TAE requirements"/>
  </w15:person>
  <w15:person w15:author="R4-1903499 Correction OBUE for bands n7 and n38">
    <w15:presenceInfo w15:providerId="None" w15:userId="R4-1903499 Correction OBUE for bands n7 and n38"/>
  </w15:person>
  <w15:person w15:author="Thomas Chapman">
    <w15:presenceInfo w15:providerId="AD" w15:userId="S-1-5-21-1538607324-3213881460-940295383-346300"/>
  </w15:person>
  <w15:person w15:author="R4-1905140 Editorial corr FR1 spurious emission req">
    <w15:presenceInfo w15:providerId="None" w15:userId="R4-1905140 Editorial corr FR1 spurious emission req"/>
  </w15:person>
  <w15:person w15:author="R4-1905143 Add NOTE Tx IM req in certain regions">
    <w15:presenceInfo w15:providerId="None" w15:userId="R4-1905143 Add NOTE Tx IM req in certain regions"/>
  </w15:person>
  <w15:person w15:author="R4-1905145 Interf sig offsets ACS blocking and IM">
    <w15:presenceInfo w15:providerId="None" w15:userId="R4-1905145 Interf sig offsets ACS blocking and IM"/>
  </w15:person>
  <w15:person w15:author="R4-1905144 FRC reference corr for the Rx req">
    <w15:presenceInfo w15:providerId="None" w15:userId="R4-1905144 FRC reference corr for the Rx req"/>
  </w15:person>
  <w15:person w15:author="R4-1905148 Corr out-of-band blocking req">
    <w15:presenceInfo w15:providerId="None" w15:userId="R4-1905148 Corr out-of-band blocking req"/>
  </w15:person>
  <w15:person w15:author="R4-1904024 Applicability rules for BS demodulation">
    <w15:presenceInfo w15:providerId="None" w15:userId="R4-1904024 Applicability rules for BS demodulation"/>
  </w15:person>
  <w15:person w15:author="R4-1904726 PUSCH req CP-OFDM and FR1">
    <w15:presenceInfo w15:providerId="None" w15:userId="R4-1904726 PUSCH req CP-OFDM and FR1"/>
  </w15:person>
  <w15:person w15:author="Mueller, Axel (Nokia - FR/Paris-Saclay)">
    <w15:presenceInfo w15:providerId="AD" w15:userId="S-1-5-21-1593251271-2640304127-1825641215-2688203"/>
  </w15:person>
  <w15:person w15:author="R4-1904723 Update perf req DFT-s-OFDM based PUSCH">
    <w15:presenceInfo w15:providerId="None" w15:userId="R4-1904723 Update perf req DFT-s-OFDM based PUSCH"/>
  </w15:person>
  <w15:person w15:author="R4-1904739 BS demod PUCCH format 0 req">
    <w15:presenceInfo w15:providerId="None" w15:userId="R4-1904739 BS demod PUCCH format 0 req"/>
  </w15:person>
  <w15:person w15:author="R4-1904734 Perf req PUCCH format 1">
    <w15:presenceInfo w15:providerId="None" w15:userId="R4-1904734 Perf req PUCCH format 1"/>
  </w15:person>
  <w15:person w15:author="R4-1904735 PUCCH format 2 perf req">
    <w15:presenceInfo w15:providerId="None" w15:userId="R4-1904735 PUCCH format 2 perf req"/>
  </w15:person>
  <w15:person w15:author="R4-1904745 Updates PUCCH formats 3 and 4 perf req">
    <w15:presenceInfo w15:providerId="None" w15:userId="R4-1904745 Updates PUCCH formats 3 and 4 perf req"/>
  </w15:person>
  <w15:person w15:author="R4-1904729 PRACH perf req">
    <w15:presenceInfo w15:providerId="None" w15:userId="R4-1904729 PRACH perf req"/>
  </w15:person>
  <w15:person w15:author="R4-1903457 Removal of FFS for FR2 TDD OFF power">
    <w15:presenceInfo w15:providerId="None" w15:userId="R4-1903457 Removal of FFS for FR2 TDD OFF power"/>
  </w15:person>
  <w15:person w15:author="R4-1903320 OSDD information correction">
    <w15:presenceInfo w15:providerId="None" w15:userId="R4-1903320 OSDD information correction"/>
  </w15:person>
  <w15:person w15:author="R4-1904842 BS demod CP-OFDM PUSCH FR2 req">
    <w15:presenceInfo w15:providerId="None" w15:userId="R4-1904842 BS demod CP-OFDM PUSCH FR2 req"/>
  </w15:person>
  <w15:person w15:author="R4-1904799 FRC PUSCH FR1 map type B - FR2 DMRS 1+1">
    <w15:presenceInfo w15:providerId="None" w15:userId="R4-1904799 FRC PUSCH FR1 map type B - FR2 DMRS 1+1"/>
  </w15:person>
  <w15:person w15:author="R4-1905139 EVM measurement (Annex B and C)">
    <w15:presenceInfo w15:providerId="None" w15:userId="R4-1905139 EVM measurement (Annex B and C)"/>
  </w15:person>
  <w15:person w15:author="R4-1904816 Clarific step 5 6 delay profiles calc">
    <w15:presenceInfo w15:providerId="None" w15:userId="R4-1904816 Clarific step 5 6 delay profiles calc"/>
  </w15:person>
  <w15:person w15:author="R4-1904234 Correlation matrix for 8Rx in TS 38.104">
    <w15:presenceInfo w15:providerId="None" w15:userId="R4-1904234 Correlation matrix for 8Rx in TS 38.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44"/>
    <w:rsid w:val="0000240E"/>
    <w:rsid w:val="000033E8"/>
    <w:rsid w:val="00004C03"/>
    <w:rsid w:val="00004D1E"/>
    <w:rsid w:val="0000768A"/>
    <w:rsid w:val="000111E6"/>
    <w:rsid w:val="00012418"/>
    <w:rsid w:val="00013731"/>
    <w:rsid w:val="00022E4A"/>
    <w:rsid w:val="00023485"/>
    <w:rsid w:val="00024D98"/>
    <w:rsid w:val="00025478"/>
    <w:rsid w:val="00025658"/>
    <w:rsid w:val="00027796"/>
    <w:rsid w:val="000308FB"/>
    <w:rsid w:val="00037105"/>
    <w:rsid w:val="0004290E"/>
    <w:rsid w:val="00042C34"/>
    <w:rsid w:val="00042FA4"/>
    <w:rsid w:val="00045A95"/>
    <w:rsid w:val="000462C9"/>
    <w:rsid w:val="0004657B"/>
    <w:rsid w:val="000641D9"/>
    <w:rsid w:val="000643C1"/>
    <w:rsid w:val="0006594E"/>
    <w:rsid w:val="000723CA"/>
    <w:rsid w:val="00073A85"/>
    <w:rsid w:val="000800C5"/>
    <w:rsid w:val="00082BFD"/>
    <w:rsid w:val="00091AF0"/>
    <w:rsid w:val="0009557F"/>
    <w:rsid w:val="00097041"/>
    <w:rsid w:val="00097BE0"/>
    <w:rsid w:val="000A6394"/>
    <w:rsid w:val="000B314C"/>
    <w:rsid w:val="000C038A"/>
    <w:rsid w:val="000C2049"/>
    <w:rsid w:val="000C302B"/>
    <w:rsid w:val="000C6598"/>
    <w:rsid w:val="000C7D2B"/>
    <w:rsid w:val="000D71B2"/>
    <w:rsid w:val="000E7831"/>
    <w:rsid w:val="000E7950"/>
    <w:rsid w:val="000F2FD0"/>
    <w:rsid w:val="000F3A25"/>
    <w:rsid w:val="000F516B"/>
    <w:rsid w:val="000F75E1"/>
    <w:rsid w:val="001006C8"/>
    <w:rsid w:val="00102A66"/>
    <w:rsid w:val="00106A93"/>
    <w:rsid w:val="00107586"/>
    <w:rsid w:val="0011066A"/>
    <w:rsid w:val="00111ADD"/>
    <w:rsid w:val="001137A6"/>
    <w:rsid w:val="00115D2B"/>
    <w:rsid w:val="00121F07"/>
    <w:rsid w:val="00122613"/>
    <w:rsid w:val="001229C0"/>
    <w:rsid w:val="0012316E"/>
    <w:rsid w:val="00123857"/>
    <w:rsid w:val="00130EF3"/>
    <w:rsid w:val="001318F4"/>
    <w:rsid w:val="00132C22"/>
    <w:rsid w:val="001346EA"/>
    <w:rsid w:val="00136D37"/>
    <w:rsid w:val="00142488"/>
    <w:rsid w:val="00143179"/>
    <w:rsid w:val="00145D43"/>
    <w:rsid w:val="001517CF"/>
    <w:rsid w:val="00152D5D"/>
    <w:rsid w:val="0015490A"/>
    <w:rsid w:val="00160019"/>
    <w:rsid w:val="00166473"/>
    <w:rsid w:val="00166799"/>
    <w:rsid w:val="001704C4"/>
    <w:rsid w:val="00170B85"/>
    <w:rsid w:val="00171ED1"/>
    <w:rsid w:val="0018293D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DFC"/>
    <w:rsid w:val="001A7B60"/>
    <w:rsid w:val="001B18BB"/>
    <w:rsid w:val="001B7A65"/>
    <w:rsid w:val="001C1CC5"/>
    <w:rsid w:val="001C226D"/>
    <w:rsid w:val="001C472A"/>
    <w:rsid w:val="001C49FB"/>
    <w:rsid w:val="001C7574"/>
    <w:rsid w:val="001D0459"/>
    <w:rsid w:val="001D0FC3"/>
    <w:rsid w:val="001D3717"/>
    <w:rsid w:val="001D45A5"/>
    <w:rsid w:val="001E3D06"/>
    <w:rsid w:val="001E41F3"/>
    <w:rsid w:val="001F1A05"/>
    <w:rsid w:val="001F4A48"/>
    <w:rsid w:val="001F5ACB"/>
    <w:rsid w:val="00200D23"/>
    <w:rsid w:val="00200FBC"/>
    <w:rsid w:val="0020240F"/>
    <w:rsid w:val="00203874"/>
    <w:rsid w:val="00204DC7"/>
    <w:rsid w:val="00207C1B"/>
    <w:rsid w:val="00213B82"/>
    <w:rsid w:val="00214280"/>
    <w:rsid w:val="002153AA"/>
    <w:rsid w:val="0021639A"/>
    <w:rsid w:val="00217C68"/>
    <w:rsid w:val="002209AE"/>
    <w:rsid w:val="00221EAA"/>
    <w:rsid w:val="00224B3B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00FB"/>
    <w:rsid w:val="00251AAA"/>
    <w:rsid w:val="00252E05"/>
    <w:rsid w:val="00256EEC"/>
    <w:rsid w:val="0026004D"/>
    <w:rsid w:val="002609D5"/>
    <w:rsid w:val="00261199"/>
    <w:rsid w:val="0026134B"/>
    <w:rsid w:val="00265925"/>
    <w:rsid w:val="0026598C"/>
    <w:rsid w:val="002661C3"/>
    <w:rsid w:val="00270FA4"/>
    <w:rsid w:val="00275042"/>
    <w:rsid w:val="00275B6B"/>
    <w:rsid w:val="00275D12"/>
    <w:rsid w:val="00276F5C"/>
    <w:rsid w:val="002808E6"/>
    <w:rsid w:val="00281B98"/>
    <w:rsid w:val="002831D1"/>
    <w:rsid w:val="002835C4"/>
    <w:rsid w:val="002860C4"/>
    <w:rsid w:val="0028617C"/>
    <w:rsid w:val="00287458"/>
    <w:rsid w:val="00290F7D"/>
    <w:rsid w:val="00293A7B"/>
    <w:rsid w:val="00293B7E"/>
    <w:rsid w:val="0029682F"/>
    <w:rsid w:val="002A01CC"/>
    <w:rsid w:val="002A4CBF"/>
    <w:rsid w:val="002A4F2D"/>
    <w:rsid w:val="002A7C80"/>
    <w:rsid w:val="002B1773"/>
    <w:rsid w:val="002B2100"/>
    <w:rsid w:val="002B5741"/>
    <w:rsid w:val="002B5F36"/>
    <w:rsid w:val="002C29DF"/>
    <w:rsid w:val="002C5E0A"/>
    <w:rsid w:val="002D02E2"/>
    <w:rsid w:val="002D0674"/>
    <w:rsid w:val="002D1445"/>
    <w:rsid w:val="002D1BA4"/>
    <w:rsid w:val="002D214A"/>
    <w:rsid w:val="002D351E"/>
    <w:rsid w:val="002D39EB"/>
    <w:rsid w:val="002E2546"/>
    <w:rsid w:val="002E41CA"/>
    <w:rsid w:val="002E4ED0"/>
    <w:rsid w:val="002E6671"/>
    <w:rsid w:val="002E7E69"/>
    <w:rsid w:val="002F0F8C"/>
    <w:rsid w:val="002F114C"/>
    <w:rsid w:val="002F185C"/>
    <w:rsid w:val="002F2EBE"/>
    <w:rsid w:val="002F40F7"/>
    <w:rsid w:val="002F49FB"/>
    <w:rsid w:val="002F6A5E"/>
    <w:rsid w:val="00300C6F"/>
    <w:rsid w:val="00301D4A"/>
    <w:rsid w:val="003028B3"/>
    <w:rsid w:val="00303225"/>
    <w:rsid w:val="00304E94"/>
    <w:rsid w:val="00305409"/>
    <w:rsid w:val="00305CDD"/>
    <w:rsid w:val="00313E12"/>
    <w:rsid w:val="00314569"/>
    <w:rsid w:val="003201AD"/>
    <w:rsid w:val="00320F61"/>
    <w:rsid w:val="003249EF"/>
    <w:rsid w:val="0032530F"/>
    <w:rsid w:val="00326166"/>
    <w:rsid w:val="00327649"/>
    <w:rsid w:val="003319EB"/>
    <w:rsid w:val="00333122"/>
    <w:rsid w:val="003339B0"/>
    <w:rsid w:val="00344963"/>
    <w:rsid w:val="00346863"/>
    <w:rsid w:val="003505ED"/>
    <w:rsid w:val="003515F8"/>
    <w:rsid w:val="00352231"/>
    <w:rsid w:val="00354396"/>
    <w:rsid w:val="00354614"/>
    <w:rsid w:val="003551C2"/>
    <w:rsid w:val="00363C9C"/>
    <w:rsid w:val="00365064"/>
    <w:rsid w:val="00367DDB"/>
    <w:rsid w:val="00372524"/>
    <w:rsid w:val="0037328F"/>
    <w:rsid w:val="00373E68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7CFA"/>
    <w:rsid w:val="003A0491"/>
    <w:rsid w:val="003A1119"/>
    <w:rsid w:val="003A6E0C"/>
    <w:rsid w:val="003B23C0"/>
    <w:rsid w:val="003B3318"/>
    <w:rsid w:val="003B4A59"/>
    <w:rsid w:val="003B526F"/>
    <w:rsid w:val="003B6880"/>
    <w:rsid w:val="003C151F"/>
    <w:rsid w:val="003C46B1"/>
    <w:rsid w:val="003C5439"/>
    <w:rsid w:val="003D1C3F"/>
    <w:rsid w:val="003D2820"/>
    <w:rsid w:val="003D554A"/>
    <w:rsid w:val="003D5596"/>
    <w:rsid w:val="003E1A36"/>
    <w:rsid w:val="003E4E7E"/>
    <w:rsid w:val="003E577A"/>
    <w:rsid w:val="003E79A5"/>
    <w:rsid w:val="003F1AFD"/>
    <w:rsid w:val="003F222D"/>
    <w:rsid w:val="003F3D84"/>
    <w:rsid w:val="003F482F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4A70"/>
    <w:rsid w:val="00416BEF"/>
    <w:rsid w:val="004237BA"/>
    <w:rsid w:val="004242F1"/>
    <w:rsid w:val="00425326"/>
    <w:rsid w:val="00426FFB"/>
    <w:rsid w:val="00432189"/>
    <w:rsid w:val="00437675"/>
    <w:rsid w:val="00442251"/>
    <w:rsid w:val="004440E9"/>
    <w:rsid w:val="00446607"/>
    <w:rsid w:val="00447071"/>
    <w:rsid w:val="004479C3"/>
    <w:rsid w:val="00450A5F"/>
    <w:rsid w:val="00457875"/>
    <w:rsid w:val="004650AC"/>
    <w:rsid w:val="00465D20"/>
    <w:rsid w:val="00470BCA"/>
    <w:rsid w:val="0047154D"/>
    <w:rsid w:val="00472000"/>
    <w:rsid w:val="004730CC"/>
    <w:rsid w:val="00473B4C"/>
    <w:rsid w:val="00475EAA"/>
    <w:rsid w:val="00481057"/>
    <w:rsid w:val="00486226"/>
    <w:rsid w:val="00496702"/>
    <w:rsid w:val="004B310C"/>
    <w:rsid w:val="004B570F"/>
    <w:rsid w:val="004B67DC"/>
    <w:rsid w:val="004B75B7"/>
    <w:rsid w:val="004C12F1"/>
    <w:rsid w:val="004C2A06"/>
    <w:rsid w:val="004C6AED"/>
    <w:rsid w:val="004D1592"/>
    <w:rsid w:val="004D27E6"/>
    <w:rsid w:val="004D2B70"/>
    <w:rsid w:val="004D4B9C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6B7B"/>
    <w:rsid w:val="004F767E"/>
    <w:rsid w:val="005009B5"/>
    <w:rsid w:val="005029CF"/>
    <w:rsid w:val="00507A61"/>
    <w:rsid w:val="005109ED"/>
    <w:rsid w:val="00511D37"/>
    <w:rsid w:val="005134C5"/>
    <w:rsid w:val="00513F94"/>
    <w:rsid w:val="0051580D"/>
    <w:rsid w:val="00516622"/>
    <w:rsid w:val="005170FD"/>
    <w:rsid w:val="00521B72"/>
    <w:rsid w:val="00523CCE"/>
    <w:rsid w:val="00523CDD"/>
    <w:rsid w:val="005277C9"/>
    <w:rsid w:val="00530849"/>
    <w:rsid w:val="0053629C"/>
    <w:rsid w:val="00537DDD"/>
    <w:rsid w:val="00537F61"/>
    <w:rsid w:val="00540AA8"/>
    <w:rsid w:val="00542892"/>
    <w:rsid w:val="0054362D"/>
    <w:rsid w:val="00544560"/>
    <w:rsid w:val="0054628E"/>
    <w:rsid w:val="005514D7"/>
    <w:rsid w:val="00553D92"/>
    <w:rsid w:val="00555670"/>
    <w:rsid w:val="00557250"/>
    <w:rsid w:val="005654AE"/>
    <w:rsid w:val="0056559B"/>
    <w:rsid w:val="00566CD4"/>
    <w:rsid w:val="00567EC0"/>
    <w:rsid w:val="005702A1"/>
    <w:rsid w:val="005737E3"/>
    <w:rsid w:val="0058150A"/>
    <w:rsid w:val="00582FA8"/>
    <w:rsid w:val="00585A65"/>
    <w:rsid w:val="00586469"/>
    <w:rsid w:val="0058729E"/>
    <w:rsid w:val="00592D74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33B"/>
    <w:rsid w:val="005A7DDE"/>
    <w:rsid w:val="005B2E78"/>
    <w:rsid w:val="005B5A08"/>
    <w:rsid w:val="005B776B"/>
    <w:rsid w:val="005C09CD"/>
    <w:rsid w:val="005C117F"/>
    <w:rsid w:val="005C510B"/>
    <w:rsid w:val="005C61E7"/>
    <w:rsid w:val="005C668E"/>
    <w:rsid w:val="005D0066"/>
    <w:rsid w:val="005D2E24"/>
    <w:rsid w:val="005D2F22"/>
    <w:rsid w:val="005D318F"/>
    <w:rsid w:val="005D4F81"/>
    <w:rsid w:val="005D52E8"/>
    <w:rsid w:val="005E2C44"/>
    <w:rsid w:val="005E43F0"/>
    <w:rsid w:val="005E51EF"/>
    <w:rsid w:val="005E5EF6"/>
    <w:rsid w:val="005E6308"/>
    <w:rsid w:val="005F3402"/>
    <w:rsid w:val="005F3642"/>
    <w:rsid w:val="005F4F11"/>
    <w:rsid w:val="005F503C"/>
    <w:rsid w:val="00601F80"/>
    <w:rsid w:val="00603A14"/>
    <w:rsid w:val="00603E11"/>
    <w:rsid w:val="006158F1"/>
    <w:rsid w:val="00621188"/>
    <w:rsid w:val="006257ED"/>
    <w:rsid w:val="00626573"/>
    <w:rsid w:val="006354C4"/>
    <w:rsid w:val="00635D2D"/>
    <w:rsid w:val="006373EA"/>
    <w:rsid w:val="0064195F"/>
    <w:rsid w:val="006459E2"/>
    <w:rsid w:val="00646C14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1BD"/>
    <w:rsid w:val="00675D55"/>
    <w:rsid w:val="00683E1C"/>
    <w:rsid w:val="00685232"/>
    <w:rsid w:val="0068611F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3943"/>
    <w:rsid w:val="006A5E1C"/>
    <w:rsid w:val="006A6B5C"/>
    <w:rsid w:val="006A6FDF"/>
    <w:rsid w:val="006B285B"/>
    <w:rsid w:val="006B38C2"/>
    <w:rsid w:val="006B46FB"/>
    <w:rsid w:val="006B6A1E"/>
    <w:rsid w:val="006B7422"/>
    <w:rsid w:val="006C206A"/>
    <w:rsid w:val="006C2F1D"/>
    <w:rsid w:val="006C3382"/>
    <w:rsid w:val="006C7BDF"/>
    <w:rsid w:val="006D1841"/>
    <w:rsid w:val="006D1FAD"/>
    <w:rsid w:val="006D2546"/>
    <w:rsid w:val="006D7A05"/>
    <w:rsid w:val="006E21FB"/>
    <w:rsid w:val="006E3EFF"/>
    <w:rsid w:val="006E7727"/>
    <w:rsid w:val="006F1342"/>
    <w:rsid w:val="006F24D6"/>
    <w:rsid w:val="006F3294"/>
    <w:rsid w:val="006F36FB"/>
    <w:rsid w:val="006F3ED5"/>
    <w:rsid w:val="006F4B11"/>
    <w:rsid w:val="007013AB"/>
    <w:rsid w:val="0070224F"/>
    <w:rsid w:val="007024AC"/>
    <w:rsid w:val="00704FA4"/>
    <w:rsid w:val="00707752"/>
    <w:rsid w:val="0071472C"/>
    <w:rsid w:val="00715E65"/>
    <w:rsid w:val="0071791D"/>
    <w:rsid w:val="00721000"/>
    <w:rsid w:val="007215A8"/>
    <w:rsid w:val="007224E8"/>
    <w:rsid w:val="007236DA"/>
    <w:rsid w:val="00723C68"/>
    <w:rsid w:val="0072409A"/>
    <w:rsid w:val="00724223"/>
    <w:rsid w:val="00724AC8"/>
    <w:rsid w:val="007264DA"/>
    <w:rsid w:val="00730A62"/>
    <w:rsid w:val="00731337"/>
    <w:rsid w:val="007370EC"/>
    <w:rsid w:val="00742415"/>
    <w:rsid w:val="00744704"/>
    <w:rsid w:val="00746D0B"/>
    <w:rsid w:val="0074771A"/>
    <w:rsid w:val="007502FF"/>
    <w:rsid w:val="00751B4D"/>
    <w:rsid w:val="007536CB"/>
    <w:rsid w:val="007543A6"/>
    <w:rsid w:val="007552D4"/>
    <w:rsid w:val="007566F8"/>
    <w:rsid w:val="007574A2"/>
    <w:rsid w:val="00762DBA"/>
    <w:rsid w:val="00762ECD"/>
    <w:rsid w:val="0076630A"/>
    <w:rsid w:val="007665DE"/>
    <w:rsid w:val="0077104E"/>
    <w:rsid w:val="00780955"/>
    <w:rsid w:val="0078246C"/>
    <w:rsid w:val="00784B67"/>
    <w:rsid w:val="00784BA6"/>
    <w:rsid w:val="00785A50"/>
    <w:rsid w:val="00787159"/>
    <w:rsid w:val="00790E4A"/>
    <w:rsid w:val="00792342"/>
    <w:rsid w:val="00796735"/>
    <w:rsid w:val="007A0BC3"/>
    <w:rsid w:val="007A1EE0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45E9"/>
    <w:rsid w:val="007D55EC"/>
    <w:rsid w:val="007D6A07"/>
    <w:rsid w:val="007E4B72"/>
    <w:rsid w:val="007E546B"/>
    <w:rsid w:val="007E75CC"/>
    <w:rsid w:val="007F4A87"/>
    <w:rsid w:val="007F5736"/>
    <w:rsid w:val="007F6BDE"/>
    <w:rsid w:val="00800916"/>
    <w:rsid w:val="0080095A"/>
    <w:rsid w:val="008019AF"/>
    <w:rsid w:val="00804068"/>
    <w:rsid w:val="00812AB4"/>
    <w:rsid w:val="00812B14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2164"/>
    <w:rsid w:val="00835025"/>
    <w:rsid w:val="00837F3C"/>
    <w:rsid w:val="00841B1F"/>
    <w:rsid w:val="008429F8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278D"/>
    <w:rsid w:val="00877299"/>
    <w:rsid w:val="0088682B"/>
    <w:rsid w:val="008870A2"/>
    <w:rsid w:val="008971C4"/>
    <w:rsid w:val="008A079F"/>
    <w:rsid w:val="008A1FAF"/>
    <w:rsid w:val="008B2C0E"/>
    <w:rsid w:val="008B3652"/>
    <w:rsid w:val="008C0FFA"/>
    <w:rsid w:val="008C225A"/>
    <w:rsid w:val="008C4F0E"/>
    <w:rsid w:val="008C4F70"/>
    <w:rsid w:val="008C6E4C"/>
    <w:rsid w:val="008C6ECE"/>
    <w:rsid w:val="008C710E"/>
    <w:rsid w:val="008D15F7"/>
    <w:rsid w:val="008D1B94"/>
    <w:rsid w:val="008D1E0D"/>
    <w:rsid w:val="008D2696"/>
    <w:rsid w:val="008D2CB5"/>
    <w:rsid w:val="008E694A"/>
    <w:rsid w:val="008E7851"/>
    <w:rsid w:val="008F0775"/>
    <w:rsid w:val="008F325E"/>
    <w:rsid w:val="008F3CB8"/>
    <w:rsid w:val="008F3FEB"/>
    <w:rsid w:val="008F686C"/>
    <w:rsid w:val="00904504"/>
    <w:rsid w:val="009122BB"/>
    <w:rsid w:val="00914A6A"/>
    <w:rsid w:val="00914E67"/>
    <w:rsid w:val="00914FAA"/>
    <w:rsid w:val="0091565B"/>
    <w:rsid w:val="00915A5A"/>
    <w:rsid w:val="00915B83"/>
    <w:rsid w:val="00916057"/>
    <w:rsid w:val="009172AB"/>
    <w:rsid w:val="009209A0"/>
    <w:rsid w:val="00923AC7"/>
    <w:rsid w:val="00924A95"/>
    <w:rsid w:val="00930998"/>
    <w:rsid w:val="0093180F"/>
    <w:rsid w:val="0093587F"/>
    <w:rsid w:val="00941289"/>
    <w:rsid w:val="00944658"/>
    <w:rsid w:val="009454DF"/>
    <w:rsid w:val="00946F2A"/>
    <w:rsid w:val="00947BD0"/>
    <w:rsid w:val="009544A4"/>
    <w:rsid w:val="00955649"/>
    <w:rsid w:val="00965211"/>
    <w:rsid w:val="009677A1"/>
    <w:rsid w:val="009701CF"/>
    <w:rsid w:val="00970455"/>
    <w:rsid w:val="00976719"/>
    <w:rsid w:val="009777D9"/>
    <w:rsid w:val="00981656"/>
    <w:rsid w:val="00981891"/>
    <w:rsid w:val="009824C1"/>
    <w:rsid w:val="00984C3D"/>
    <w:rsid w:val="00991B88"/>
    <w:rsid w:val="0099259C"/>
    <w:rsid w:val="00993B4D"/>
    <w:rsid w:val="00993C1E"/>
    <w:rsid w:val="00994CDF"/>
    <w:rsid w:val="00996852"/>
    <w:rsid w:val="009A0F37"/>
    <w:rsid w:val="009A33F6"/>
    <w:rsid w:val="009A3795"/>
    <w:rsid w:val="009A3A33"/>
    <w:rsid w:val="009A5025"/>
    <w:rsid w:val="009A579D"/>
    <w:rsid w:val="009B32CA"/>
    <w:rsid w:val="009C0655"/>
    <w:rsid w:val="009C5EDF"/>
    <w:rsid w:val="009C7A4D"/>
    <w:rsid w:val="009D7650"/>
    <w:rsid w:val="009E0FFE"/>
    <w:rsid w:val="009E2E11"/>
    <w:rsid w:val="009E2ED0"/>
    <w:rsid w:val="009E3297"/>
    <w:rsid w:val="009E3DF2"/>
    <w:rsid w:val="009E5790"/>
    <w:rsid w:val="009E592B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204B"/>
    <w:rsid w:val="00A1400F"/>
    <w:rsid w:val="00A165B5"/>
    <w:rsid w:val="00A20281"/>
    <w:rsid w:val="00A21AFE"/>
    <w:rsid w:val="00A236AC"/>
    <w:rsid w:val="00A246B6"/>
    <w:rsid w:val="00A24C79"/>
    <w:rsid w:val="00A2528F"/>
    <w:rsid w:val="00A31EE4"/>
    <w:rsid w:val="00A31F4D"/>
    <w:rsid w:val="00A37B16"/>
    <w:rsid w:val="00A406AE"/>
    <w:rsid w:val="00A44300"/>
    <w:rsid w:val="00A47E70"/>
    <w:rsid w:val="00A50962"/>
    <w:rsid w:val="00A50DDA"/>
    <w:rsid w:val="00A5121D"/>
    <w:rsid w:val="00A51AA9"/>
    <w:rsid w:val="00A51CF8"/>
    <w:rsid w:val="00A53D3E"/>
    <w:rsid w:val="00A60A7D"/>
    <w:rsid w:val="00A61CAF"/>
    <w:rsid w:val="00A627E8"/>
    <w:rsid w:val="00A63CD1"/>
    <w:rsid w:val="00A738E5"/>
    <w:rsid w:val="00A74EB9"/>
    <w:rsid w:val="00A7671C"/>
    <w:rsid w:val="00A80BDE"/>
    <w:rsid w:val="00A8112D"/>
    <w:rsid w:val="00A87A6E"/>
    <w:rsid w:val="00A90492"/>
    <w:rsid w:val="00A91E14"/>
    <w:rsid w:val="00A95EF2"/>
    <w:rsid w:val="00AA09BD"/>
    <w:rsid w:val="00AB0F32"/>
    <w:rsid w:val="00AB6D06"/>
    <w:rsid w:val="00AB74FB"/>
    <w:rsid w:val="00AC0713"/>
    <w:rsid w:val="00AC1E5A"/>
    <w:rsid w:val="00AC4DB5"/>
    <w:rsid w:val="00AC6C8E"/>
    <w:rsid w:val="00AC70FD"/>
    <w:rsid w:val="00AD027C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0086"/>
    <w:rsid w:val="00AF23D2"/>
    <w:rsid w:val="00AF52E3"/>
    <w:rsid w:val="00B004F1"/>
    <w:rsid w:val="00B04564"/>
    <w:rsid w:val="00B05894"/>
    <w:rsid w:val="00B078B4"/>
    <w:rsid w:val="00B10C7E"/>
    <w:rsid w:val="00B12050"/>
    <w:rsid w:val="00B148C2"/>
    <w:rsid w:val="00B16003"/>
    <w:rsid w:val="00B203E2"/>
    <w:rsid w:val="00B22C39"/>
    <w:rsid w:val="00B24327"/>
    <w:rsid w:val="00B2519C"/>
    <w:rsid w:val="00B258BB"/>
    <w:rsid w:val="00B25C53"/>
    <w:rsid w:val="00B375F0"/>
    <w:rsid w:val="00B37923"/>
    <w:rsid w:val="00B44FDE"/>
    <w:rsid w:val="00B46B09"/>
    <w:rsid w:val="00B50CEC"/>
    <w:rsid w:val="00B526F6"/>
    <w:rsid w:val="00B544FF"/>
    <w:rsid w:val="00B56D59"/>
    <w:rsid w:val="00B60A01"/>
    <w:rsid w:val="00B60AA5"/>
    <w:rsid w:val="00B61E6C"/>
    <w:rsid w:val="00B65F7F"/>
    <w:rsid w:val="00B660F5"/>
    <w:rsid w:val="00B67B97"/>
    <w:rsid w:val="00B733BD"/>
    <w:rsid w:val="00B74150"/>
    <w:rsid w:val="00B77278"/>
    <w:rsid w:val="00B8280D"/>
    <w:rsid w:val="00B8447D"/>
    <w:rsid w:val="00B87B7B"/>
    <w:rsid w:val="00B9031A"/>
    <w:rsid w:val="00B916BB"/>
    <w:rsid w:val="00B968C8"/>
    <w:rsid w:val="00BA11E6"/>
    <w:rsid w:val="00BA12F2"/>
    <w:rsid w:val="00BA3EC5"/>
    <w:rsid w:val="00BA4939"/>
    <w:rsid w:val="00BA587A"/>
    <w:rsid w:val="00BB0122"/>
    <w:rsid w:val="00BB04A1"/>
    <w:rsid w:val="00BB073E"/>
    <w:rsid w:val="00BB09E0"/>
    <w:rsid w:val="00BB3473"/>
    <w:rsid w:val="00BB5DFC"/>
    <w:rsid w:val="00BB75A8"/>
    <w:rsid w:val="00BC25E2"/>
    <w:rsid w:val="00BC30BC"/>
    <w:rsid w:val="00BC3118"/>
    <w:rsid w:val="00BC544B"/>
    <w:rsid w:val="00BC65F6"/>
    <w:rsid w:val="00BD279D"/>
    <w:rsid w:val="00BD6745"/>
    <w:rsid w:val="00BD6BB8"/>
    <w:rsid w:val="00BE117F"/>
    <w:rsid w:val="00BE2490"/>
    <w:rsid w:val="00BE2870"/>
    <w:rsid w:val="00BE3FB8"/>
    <w:rsid w:val="00BE5B9A"/>
    <w:rsid w:val="00BE7E5C"/>
    <w:rsid w:val="00BF1206"/>
    <w:rsid w:val="00BF1354"/>
    <w:rsid w:val="00BF3B98"/>
    <w:rsid w:val="00BF434E"/>
    <w:rsid w:val="00BF4DB4"/>
    <w:rsid w:val="00BF5A4F"/>
    <w:rsid w:val="00C03BC9"/>
    <w:rsid w:val="00C04CFE"/>
    <w:rsid w:val="00C061B4"/>
    <w:rsid w:val="00C06965"/>
    <w:rsid w:val="00C06EBE"/>
    <w:rsid w:val="00C1017B"/>
    <w:rsid w:val="00C1339D"/>
    <w:rsid w:val="00C1422D"/>
    <w:rsid w:val="00C14CCB"/>
    <w:rsid w:val="00C14F4B"/>
    <w:rsid w:val="00C20186"/>
    <w:rsid w:val="00C2100B"/>
    <w:rsid w:val="00C262FD"/>
    <w:rsid w:val="00C30108"/>
    <w:rsid w:val="00C30BE6"/>
    <w:rsid w:val="00C30EAE"/>
    <w:rsid w:val="00C32C1A"/>
    <w:rsid w:val="00C3549E"/>
    <w:rsid w:val="00C358B2"/>
    <w:rsid w:val="00C42B4E"/>
    <w:rsid w:val="00C42E91"/>
    <w:rsid w:val="00C456FE"/>
    <w:rsid w:val="00C462A3"/>
    <w:rsid w:val="00C47990"/>
    <w:rsid w:val="00C50636"/>
    <w:rsid w:val="00C52128"/>
    <w:rsid w:val="00C529F7"/>
    <w:rsid w:val="00C53FE5"/>
    <w:rsid w:val="00C54C80"/>
    <w:rsid w:val="00C55390"/>
    <w:rsid w:val="00C57861"/>
    <w:rsid w:val="00C61D51"/>
    <w:rsid w:val="00C629A6"/>
    <w:rsid w:val="00C6377E"/>
    <w:rsid w:val="00C64AAF"/>
    <w:rsid w:val="00C71854"/>
    <w:rsid w:val="00C77010"/>
    <w:rsid w:val="00C81663"/>
    <w:rsid w:val="00C81CEF"/>
    <w:rsid w:val="00C81F27"/>
    <w:rsid w:val="00C84DDA"/>
    <w:rsid w:val="00C8610C"/>
    <w:rsid w:val="00C872FE"/>
    <w:rsid w:val="00C87B53"/>
    <w:rsid w:val="00C91829"/>
    <w:rsid w:val="00C95985"/>
    <w:rsid w:val="00C95BF2"/>
    <w:rsid w:val="00C96707"/>
    <w:rsid w:val="00C970C7"/>
    <w:rsid w:val="00CA1B03"/>
    <w:rsid w:val="00CA40E6"/>
    <w:rsid w:val="00CB45B6"/>
    <w:rsid w:val="00CC1256"/>
    <w:rsid w:val="00CC1D46"/>
    <w:rsid w:val="00CC1E18"/>
    <w:rsid w:val="00CC4F86"/>
    <w:rsid w:val="00CC5026"/>
    <w:rsid w:val="00CC5C73"/>
    <w:rsid w:val="00CC738B"/>
    <w:rsid w:val="00CD0EE6"/>
    <w:rsid w:val="00CD2C94"/>
    <w:rsid w:val="00CD6267"/>
    <w:rsid w:val="00CE0515"/>
    <w:rsid w:val="00CE0970"/>
    <w:rsid w:val="00CE3216"/>
    <w:rsid w:val="00CE47C2"/>
    <w:rsid w:val="00CF3D1C"/>
    <w:rsid w:val="00CF3DE3"/>
    <w:rsid w:val="00D0173F"/>
    <w:rsid w:val="00D03F9A"/>
    <w:rsid w:val="00D04FDD"/>
    <w:rsid w:val="00D05BFC"/>
    <w:rsid w:val="00D05C9A"/>
    <w:rsid w:val="00D102DB"/>
    <w:rsid w:val="00D12694"/>
    <w:rsid w:val="00D12BD7"/>
    <w:rsid w:val="00D12DB3"/>
    <w:rsid w:val="00D14646"/>
    <w:rsid w:val="00D154CC"/>
    <w:rsid w:val="00D203BF"/>
    <w:rsid w:val="00D235F5"/>
    <w:rsid w:val="00D23853"/>
    <w:rsid w:val="00D23C07"/>
    <w:rsid w:val="00D25693"/>
    <w:rsid w:val="00D27458"/>
    <w:rsid w:val="00D3297A"/>
    <w:rsid w:val="00D32A5D"/>
    <w:rsid w:val="00D33586"/>
    <w:rsid w:val="00D37110"/>
    <w:rsid w:val="00D379A8"/>
    <w:rsid w:val="00D47423"/>
    <w:rsid w:val="00D51FF6"/>
    <w:rsid w:val="00D52D5E"/>
    <w:rsid w:val="00D56593"/>
    <w:rsid w:val="00D602E0"/>
    <w:rsid w:val="00D61F8B"/>
    <w:rsid w:val="00D630E3"/>
    <w:rsid w:val="00D675C1"/>
    <w:rsid w:val="00D703E8"/>
    <w:rsid w:val="00D71A06"/>
    <w:rsid w:val="00D74038"/>
    <w:rsid w:val="00D82446"/>
    <w:rsid w:val="00D90AFB"/>
    <w:rsid w:val="00D95C42"/>
    <w:rsid w:val="00D96D15"/>
    <w:rsid w:val="00DA4E60"/>
    <w:rsid w:val="00DA567A"/>
    <w:rsid w:val="00DA6526"/>
    <w:rsid w:val="00DB0E1E"/>
    <w:rsid w:val="00DB201B"/>
    <w:rsid w:val="00DB5B51"/>
    <w:rsid w:val="00DC2211"/>
    <w:rsid w:val="00DC461B"/>
    <w:rsid w:val="00DC4968"/>
    <w:rsid w:val="00DC692E"/>
    <w:rsid w:val="00DD2F27"/>
    <w:rsid w:val="00DE02AF"/>
    <w:rsid w:val="00DE34CF"/>
    <w:rsid w:val="00DE3980"/>
    <w:rsid w:val="00DE509C"/>
    <w:rsid w:val="00DF1B58"/>
    <w:rsid w:val="00DF4B4B"/>
    <w:rsid w:val="00DF6633"/>
    <w:rsid w:val="00DF7099"/>
    <w:rsid w:val="00E104DA"/>
    <w:rsid w:val="00E130C4"/>
    <w:rsid w:val="00E130E2"/>
    <w:rsid w:val="00E20F78"/>
    <w:rsid w:val="00E211FE"/>
    <w:rsid w:val="00E21F29"/>
    <w:rsid w:val="00E2301F"/>
    <w:rsid w:val="00E23C51"/>
    <w:rsid w:val="00E250D2"/>
    <w:rsid w:val="00E25E90"/>
    <w:rsid w:val="00E2687F"/>
    <w:rsid w:val="00E3112E"/>
    <w:rsid w:val="00E33690"/>
    <w:rsid w:val="00E414AE"/>
    <w:rsid w:val="00E431E6"/>
    <w:rsid w:val="00E468BE"/>
    <w:rsid w:val="00E469F0"/>
    <w:rsid w:val="00E47C93"/>
    <w:rsid w:val="00E503AB"/>
    <w:rsid w:val="00E51CAC"/>
    <w:rsid w:val="00E5320D"/>
    <w:rsid w:val="00E5507B"/>
    <w:rsid w:val="00E56DFF"/>
    <w:rsid w:val="00E6011E"/>
    <w:rsid w:val="00E61734"/>
    <w:rsid w:val="00E61B14"/>
    <w:rsid w:val="00E63F3F"/>
    <w:rsid w:val="00E6437B"/>
    <w:rsid w:val="00E64511"/>
    <w:rsid w:val="00E66B4C"/>
    <w:rsid w:val="00E710A7"/>
    <w:rsid w:val="00E71879"/>
    <w:rsid w:val="00E863E1"/>
    <w:rsid w:val="00E87364"/>
    <w:rsid w:val="00E91ABF"/>
    <w:rsid w:val="00E935A0"/>
    <w:rsid w:val="00E9727E"/>
    <w:rsid w:val="00EA075E"/>
    <w:rsid w:val="00EA13FF"/>
    <w:rsid w:val="00EA1BC9"/>
    <w:rsid w:val="00EA1CE8"/>
    <w:rsid w:val="00EA6ADA"/>
    <w:rsid w:val="00EB651E"/>
    <w:rsid w:val="00EC3825"/>
    <w:rsid w:val="00EC79E3"/>
    <w:rsid w:val="00ED31BF"/>
    <w:rsid w:val="00ED325A"/>
    <w:rsid w:val="00ED6786"/>
    <w:rsid w:val="00EE17F5"/>
    <w:rsid w:val="00EE590D"/>
    <w:rsid w:val="00EE7D7C"/>
    <w:rsid w:val="00EF16C9"/>
    <w:rsid w:val="00EF1F5F"/>
    <w:rsid w:val="00EF23BB"/>
    <w:rsid w:val="00EF2D09"/>
    <w:rsid w:val="00EF739E"/>
    <w:rsid w:val="00F07F39"/>
    <w:rsid w:val="00F115EF"/>
    <w:rsid w:val="00F14BA3"/>
    <w:rsid w:val="00F166A0"/>
    <w:rsid w:val="00F17F1C"/>
    <w:rsid w:val="00F25D98"/>
    <w:rsid w:val="00F26FEA"/>
    <w:rsid w:val="00F300FB"/>
    <w:rsid w:val="00F34953"/>
    <w:rsid w:val="00F40225"/>
    <w:rsid w:val="00F4138F"/>
    <w:rsid w:val="00F42522"/>
    <w:rsid w:val="00F47329"/>
    <w:rsid w:val="00F559D2"/>
    <w:rsid w:val="00F55D2E"/>
    <w:rsid w:val="00F61C93"/>
    <w:rsid w:val="00F62A9A"/>
    <w:rsid w:val="00F636DA"/>
    <w:rsid w:val="00F644D2"/>
    <w:rsid w:val="00F678A7"/>
    <w:rsid w:val="00F70C0A"/>
    <w:rsid w:val="00F77EF6"/>
    <w:rsid w:val="00F80002"/>
    <w:rsid w:val="00F828A0"/>
    <w:rsid w:val="00F8369D"/>
    <w:rsid w:val="00F84264"/>
    <w:rsid w:val="00F85170"/>
    <w:rsid w:val="00F862B6"/>
    <w:rsid w:val="00F92700"/>
    <w:rsid w:val="00F96356"/>
    <w:rsid w:val="00FA2271"/>
    <w:rsid w:val="00FA3B41"/>
    <w:rsid w:val="00FA6718"/>
    <w:rsid w:val="00FA7240"/>
    <w:rsid w:val="00FB1A9E"/>
    <w:rsid w:val="00FB4CE0"/>
    <w:rsid w:val="00FB5338"/>
    <w:rsid w:val="00FB6386"/>
    <w:rsid w:val="00FC160C"/>
    <w:rsid w:val="00FC3AB3"/>
    <w:rsid w:val="00FC4512"/>
    <w:rsid w:val="00FC69A0"/>
    <w:rsid w:val="00FC69EE"/>
    <w:rsid w:val="00FC70C5"/>
    <w:rsid w:val="00FD1D43"/>
    <w:rsid w:val="00FE0ACB"/>
    <w:rsid w:val="00FF0B13"/>
    <w:rsid w:val="00FF23FC"/>
    <w:rsid w:val="00FF341C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8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324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B34D0-00AB-454F-AAA9-79884D4FA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4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Company>Microsoft</Company>
  <LinksUpToDate>false</LinksUpToDate>
  <CharactersWithSpaces>7448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lastModifiedBy>Shan2</cp:lastModifiedBy>
  <cp:revision>64</cp:revision>
  <cp:lastPrinted>1901-01-01T07:00:00Z</cp:lastPrinted>
  <dcterms:created xsi:type="dcterms:W3CDTF">2019-04-23T02:30:00Z</dcterms:created>
  <dcterms:modified xsi:type="dcterms:W3CDTF">2019-10-01T02:34:00Z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